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97B" w:rsidRPr="00067A6E" w:rsidRDefault="00C721D1" w:rsidP="00067A6E">
      <w:pPr>
        <w:pStyle w:val="1"/>
        <w:keepNext w:val="0"/>
        <w:widowControl w:val="0"/>
        <w:rPr>
          <w:rFonts w:cs="Arial"/>
          <w:color w:val="282A2E"/>
          <w:sz w:val="24"/>
          <w:szCs w:val="24"/>
        </w:rPr>
      </w:pPr>
      <w:r>
        <w:rPr>
          <w:rFonts w:cs="Arial"/>
          <w:color w:val="282A2E"/>
          <w:sz w:val="24"/>
          <w:szCs w:val="24"/>
        </w:rPr>
        <w:t xml:space="preserve">3. </w:t>
      </w:r>
      <w:r w:rsidR="00E2797B" w:rsidRPr="00067A6E">
        <w:rPr>
          <w:rFonts w:cs="Arial"/>
          <w:color w:val="282A2E"/>
          <w:sz w:val="24"/>
          <w:szCs w:val="24"/>
        </w:rPr>
        <w:t>СТРОИТЕЛЬСТВО</w:t>
      </w:r>
    </w:p>
    <w:p w:rsidR="003B3FB7" w:rsidRPr="00C721D1" w:rsidRDefault="003B3FB7" w:rsidP="00067A6E">
      <w:pPr>
        <w:pStyle w:val="21"/>
        <w:widowControl w:val="0"/>
        <w:rPr>
          <w:rFonts w:cs="Arial"/>
          <w:b/>
          <w:color w:val="282A2E"/>
          <w:sz w:val="56"/>
          <w:szCs w:val="56"/>
        </w:rPr>
      </w:pPr>
    </w:p>
    <w:p w:rsidR="002E710C" w:rsidRPr="00067A6E" w:rsidRDefault="002E710C" w:rsidP="00067A6E">
      <w:pPr>
        <w:pStyle w:val="21"/>
        <w:widowControl w:val="0"/>
        <w:rPr>
          <w:rFonts w:cs="Arial"/>
          <w:color w:val="282A2E"/>
          <w:sz w:val="22"/>
          <w:szCs w:val="22"/>
        </w:rPr>
      </w:pPr>
      <w:r w:rsidRPr="00067A6E">
        <w:rPr>
          <w:rFonts w:cs="Arial"/>
          <w:b/>
          <w:color w:val="282A2E"/>
          <w:sz w:val="22"/>
          <w:szCs w:val="22"/>
        </w:rPr>
        <w:t>Строительная деятельность.</w:t>
      </w:r>
      <w:r w:rsidRPr="00067A6E">
        <w:rPr>
          <w:rFonts w:cs="Arial"/>
          <w:color w:val="282A2E"/>
          <w:sz w:val="22"/>
          <w:szCs w:val="22"/>
        </w:rPr>
        <w:t xml:space="preserve"> </w:t>
      </w:r>
      <w:r w:rsidR="008F2F71" w:rsidRPr="00067A6E">
        <w:rPr>
          <w:rFonts w:cs="Arial"/>
          <w:color w:val="282A2E"/>
          <w:sz w:val="22"/>
          <w:szCs w:val="22"/>
        </w:rPr>
        <w:t xml:space="preserve">Объем работ, выполненных по виду экономической деятельности «Строительство», в </w:t>
      </w:r>
      <w:r w:rsidR="006A5BCA" w:rsidRPr="00067A6E">
        <w:rPr>
          <w:rFonts w:cs="Arial"/>
          <w:color w:val="282A2E"/>
          <w:sz w:val="22"/>
          <w:szCs w:val="22"/>
        </w:rPr>
        <w:t>мае</w:t>
      </w:r>
      <w:r w:rsidR="008F2F71" w:rsidRPr="00067A6E">
        <w:rPr>
          <w:rFonts w:cs="Arial"/>
          <w:color w:val="282A2E"/>
          <w:sz w:val="22"/>
          <w:szCs w:val="22"/>
        </w:rPr>
        <w:t xml:space="preserve"> 202</w:t>
      </w:r>
      <w:r w:rsidR="00265C9B" w:rsidRPr="00067A6E">
        <w:rPr>
          <w:rFonts w:cs="Arial"/>
          <w:color w:val="282A2E"/>
          <w:sz w:val="22"/>
          <w:szCs w:val="22"/>
        </w:rPr>
        <w:t>4</w:t>
      </w:r>
      <w:r w:rsidR="008F2F71" w:rsidRPr="00067A6E">
        <w:rPr>
          <w:rFonts w:cs="Arial"/>
          <w:color w:val="282A2E"/>
          <w:sz w:val="22"/>
          <w:szCs w:val="22"/>
        </w:rPr>
        <w:t xml:space="preserve"> года составил </w:t>
      </w:r>
      <w:r w:rsidR="006A5BCA" w:rsidRPr="00067A6E">
        <w:rPr>
          <w:rFonts w:cs="Arial"/>
          <w:color w:val="282A2E"/>
          <w:sz w:val="22"/>
          <w:szCs w:val="22"/>
        </w:rPr>
        <w:t>2</w:t>
      </w:r>
      <w:r w:rsidR="00067A6E" w:rsidRPr="00067A6E">
        <w:rPr>
          <w:rFonts w:cs="Arial"/>
          <w:color w:val="282A2E"/>
          <w:sz w:val="22"/>
          <w:szCs w:val="22"/>
        </w:rPr>
        <w:t xml:space="preserve"> </w:t>
      </w:r>
      <w:r w:rsidR="006A5BCA" w:rsidRPr="00067A6E">
        <w:rPr>
          <w:rFonts w:cs="Arial"/>
          <w:color w:val="282A2E"/>
          <w:sz w:val="22"/>
          <w:szCs w:val="22"/>
        </w:rPr>
        <w:t>576,1</w:t>
      </w:r>
      <w:r w:rsidR="008F2F71" w:rsidRPr="00067A6E">
        <w:rPr>
          <w:rFonts w:cs="Arial"/>
          <w:color w:val="282A2E"/>
          <w:sz w:val="22"/>
          <w:szCs w:val="22"/>
        </w:rPr>
        <w:t xml:space="preserve"> </w:t>
      </w:r>
      <w:proofErr w:type="gramStart"/>
      <w:r w:rsidR="008F2F71" w:rsidRPr="00067A6E">
        <w:rPr>
          <w:rFonts w:cs="Arial"/>
          <w:color w:val="282A2E"/>
          <w:sz w:val="22"/>
          <w:szCs w:val="22"/>
        </w:rPr>
        <w:t>млн</w:t>
      </w:r>
      <w:proofErr w:type="gramEnd"/>
      <w:r w:rsidR="008F2F71" w:rsidRPr="00067A6E">
        <w:rPr>
          <w:rFonts w:cs="Arial"/>
          <w:color w:val="282A2E"/>
          <w:sz w:val="22"/>
          <w:szCs w:val="22"/>
        </w:rPr>
        <w:t xml:space="preserve"> рублей или </w:t>
      </w:r>
      <w:r w:rsidR="006A5BCA" w:rsidRPr="00067A6E">
        <w:rPr>
          <w:rFonts w:cs="Arial"/>
          <w:color w:val="282A2E"/>
          <w:sz w:val="22"/>
          <w:szCs w:val="22"/>
        </w:rPr>
        <w:t>122,0</w:t>
      </w:r>
      <w:r w:rsidR="008F2F71" w:rsidRPr="00067A6E">
        <w:rPr>
          <w:rFonts w:cs="Arial"/>
          <w:color w:val="282A2E"/>
          <w:sz w:val="22"/>
          <w:szCs w:val="22"/>
        </w:rPr>
        <w:t xml:space="preserve">% </w:t>
      </w:r>
      <w:r w:rsidR="00067A6E" w:rsidRPr="00067A6E">
        <w:rPr>
          <w:rFonts w:cs="Arial"/>
          <w:color w:val="282A2E"/>
          <w:sz w:val="22"/>
          <w:szCs w:val="22"/>
        </w:rPr>
        <w:br/>
      </w:r>
      <w:r w:rsidR="00260DE1" w:rsidRPr="00067A6E">
        <w:rPr>
          <w:rFonts w:cs="Arial"/>
          <w:color w:val="282A2E"/>
          <w:sz w:val="22"/>
          <w:szCs w:val="22"/>
        </w:rPr>
        <w:t xml:space="preserve">(в сопоставимых ценах) </w:t>
      </w:r>
      <w:r w:rsidR="008F2F71" w:rsidRPr="00067A6E">
        <w:rPr>
          <w:rFonts w:cs="Arial"/>
          <w:color w:val="282A2E"/>
          <w:sz w:val="22"/>
          <w:szCs w:val="22"/>
        </w:rPr>
        <w:t>к соответствующему периоду предыдущ</w:t>
      </w:r>
      <w:r w:rsidR="00265C9B" w:rsidRPr="00067A6E">
        <w:rPr>
          <w:rFonts w:cs="Arial"/>
          <w:color w:val="282A2E"/>
          <w:sz w:val="22"/>
          <w:szCs w:val="22"/>
        </w:rPr>
        <w:t>его года</w:t>
      </w:r>
      <w:r w:rsidR="008F2F71" w:rsidRPr="00067A6E">
        <w:rPr>
          <w:rFonts w:cs="Arial"/>
          <w:color w:val="282A2E"/>
          <w:sz w:val="22"/>
          <w:szCs w:val="22"/>
        </w:rPr>
        <w:t>.</w:t>
      </w:r>
    </w:p>
    <w:p w:rsidR="00265C9B" w:rsidRPr="00C721D1" w:rsidRDefault="00265C9B" w:rsidP="00067A6E">
      <w:pPr>
        <w:pStyle w:val="21"/>
        <w:widowControl w:val="0"/>
        <w:rPr>
          <w:rFonts w:cs="Arial"/>
          <w:b/>
          <w:color w:val="282A2E"/>
          <w:sz w:val="56"/>
          <w:szCs w:val="56"/>
        </w:rPr>
      </w:pPr>
    </w:p>
    <w:p w:rsidR="002E710C" w:rsidRPr="00067A6E" w:rsidRDefault="00265C9B" w:rsidP="00067A6E">
      <w:pPr>
        <w:pStyle w:val="21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067A6E">
        <w:rPr>
          <w:rFonts w:cs="Arial"/>
          <w:b/>
          <w:color w:val="282A2E"/>
          <w:sz w:val="22"/>
          <w:szCs w:val="22"/>
        </w:rPr>
        <w:t>Динамика объема работ, выполненных по виду деятельности «Строительство»</w:t>
      </w:r>
    </w:p>
    <w:p w:rsidR="00265C9B" w:rsidRPr="00C721D1" w:rsidRDefault="00265C9B" w:rsidP="00067A6E">
      <w:pPr>
        <w:pStyle w:val="21"/>
        <w:widowControl w:val="0"/>
        <w:jc w:val="center"/>
        <w:rPr>
          <w:rFonts w:cs="Arial"/>
          <w:color w:val="282A2E"/>
          <w:szCs w:val="28"/>
          <w:highlight w:val="yellow"/>
        </w:rPr>
      </w:pPr>
    </w:p>
    <w:tbl>
      <w:tblPr>
        <w:tblW w:w="4946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 w:firstRow="1" w:lastRow="0" w:firstColumn="1" w:lastColumn="0" w:noHBand="0" w:noVBand="1"/>
      </w:tblPr>
      <w:tblGrid>
        <w:gridCol w:w="2379"/>
        <w:gridCol w:w="2265"/>
        <w:gridCol w:w="2552"/>
        <w:gridCol w:w="2552"/>
      </w:tblGrid>
      <w:tr w:rsidR="00067A6E" w:rsidRPr="00067A6E" w:rsidTr="007E7F3F">
        <w:trPr>
          <w:trHeight w:val="376"/>
          <w:tblHeader/>
        </w:trPr>
        <w:tc>
          <w:tcPr>
            <w:tcW w:w="1220" w:type="pct"/>
            <w:vMerge w:val="restart"/>
            <w:shd w:val="clear" w:color="auto" w:fill="EBEBEB"/>
            <w:hideMark/>
          </w:tcPr>
          <w:p w:rsidR="00265C9B" w:rsidRPr="00067A6E" w:rsidRDefault="00265C9B" w:rsidP="00067A6E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62" w:type="pct"/>
            <w:vMerge w:val="restart"/>
            <w:shd w:val="clear" w:color="auto" w:fill="EBEBEB"/>
            <w:hideMark/>
          </w:tcPr>
          <w:p w:rsidR="00265C9B" w:rsidRPr="00067A6E" w:rsidRDefault="00265C9B" w:rsidP="00067A6E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067A6E">
              <w:rPr>
                <w:rFonts w:cs="Arial"/>
                <w:iCs/>
                <w:color w:val="282A2E"/>
                <w:sz w:val="18"/>
                <w:szCs w:val="18"/>
              </w:rPr>
              <w:t>Млн</w:t>
            </w:r>
            <w:proofErr w:type="gramEnd"/>
            <w:r w:rsidRPr="00067A6E">
              <w:rPr>
                <w:rFonts w:cs="Arial"/>
                <w:iCs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2618" w:type="pct"/>
            <w:gridSpan w:val="2"/>
            <w:shd w:val="clear" w:color="auto" w:fill="EBEBEB"/>
            <w:hideMark/>
          </w:tcPr>
          <w:p w:rsidR="00265C9B" w:rsidRPr="00067A6E" w:rsidRDefault="00265C9B" w:rsidP="00067A6E">
            <w:pPr>
              <w:pStyle w:val="21"/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</w:tr>
      <w:tr w:rsidR="00067A6E" w:rsidRPr="00067A6E" w:rsidTr="007E7F3F">
        <w:trPr>
          <w:trHeight w:val="396"/>
          <w:tblHeader/>
        </w:trPr>
        <w:tc>
          <w:tcPr>
            <w:tcW w:w="1220" w:type="pct"/>
            <w:vMerge/>
            <w:shd w:val="clear" w:color="auto" w:fill="EBEBEB"/>
            <w:hideMark/>
          </w:tcPr>
          <w:p w:rsidR="00265C9B" w:rsidRPr="00067A6E" w:rsidRDefault="00265C9B" w:rsidP="00067A6E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62" w:type="pct"/>
            <w:vMerge/>
            <w:shd w:val="clear" w:color="auto" w:fill="EBEBEB"/>
            <w:hideMark/>
          </w:tcPr>
          <w:p w:rsidR="00265C9B" w:rsidRPr="00067A6E" w:rsidRDefault="00265C9B" w:rsidP="00067A6E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iCs/>
                <w:color w:val="282A2E"/>
                <w:sz w:val="18"/>
                <w:szCs w:val="18"/>
              </w:rPr>
            </w:pPr>
          </w:p>
        </w:tc>
        <w:tc>
          <w:tcPr>
            <w:tcW w:w="1309" w:type="pct"/>
            <w:shd w:val="clear" w:color="auto" w:fill="EBEBEB"/>
            <w:hideMark/>
          </w:tcPr>
          <w:p w:rsidR="00265C9B" w:rsidRPr="00067A6E" w:rsidRDefault="00265C9B" w:rsidP="00067A6E">
            <w:pPr>
              <w:pStyle w:val="21"/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309" w:type="pct"/>
            <w:shd w:val="clear" w:color="auto" w:fill="EBEBEB"/>
          </w:tcPr>
          <w:p w:rsidR="00265C9B" w:rsidRPr="00067A6E" w:rsidRDefault="00BF1753" w:rsidP="00067A6E">
            <w:pPr>
              <w:pStyle w:val="21"/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067A6E" w:rsidRPr="00067A6E" w:rsidTr="007E7F3F">
        <w:tc>
          <w:tcPr>
            <w:tcW w:w="5000" w:type="pct"/>
            <w:gridSpan w:val="4"/>
            <w:vAlign w:val="bottom"/>
            <w:hideMark/>
          </w:tcPr>
          <w:p w:rsidR="007E7F3F" w:rsidRPr="00067A6E" w:rsidRDefault="007E7F3F" w:rsidP="00067A6E">
            <w:pPr>
              <w:pStyle w:val="a3"/>
              <w:widowControl w:val="0"/>
              <w:suppressAutoHyphens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2023</w:t>
            </w: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492,5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49,5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69,2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639,2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169,9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109,8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1 831,6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26,8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112,3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4</w:t>
            </w:r>
            <w:r w:rsidR="00B829D6"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963,3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45,8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43,3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154,5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50,7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117,4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 xml:space="preserve">Май 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891,1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60,5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87,0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6A5BCA" w:rsidRPr="00067A6E" w:rsidRDefault="006A5BCA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Январь – май</w:t>
            </w:r>
          </w:p>
        </w:tc>
        <w:tc>
          <w:tcPr>
            <w:tcW w:w="1162" w:type="pct"/>
            <w:vAlign w:val="bottom"/>
            <w:hideMark/>
          </w:tcPr>
          <w:p w:rsidR="006A5BCA" w:rsidRPr="00067A6E" w:rsidRDefault="006A5BCA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9 008,9</w:t>
            </w:r>
          </w:p>
        </w:tc>
        <w:tc>
          <w:tcPr>
            <w:tcW w:w="1309" w:type="pct"/>
            <w:vAlign w:val="bottom"/>
            <w:hideMark/>
          </w:tcPr>
          <w:p w:rsidR="006A5BCA" w:rsidRPr="00067A6E" w:rsidRDefault="00445799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49,5</w:t>
            </w:r>
          </w:p>
        </w:tc>
        <w:tc>
          <w:tcPr>
            <w:tcW w:w="1309" w:type="pct"/>
            <w:vAlign w:val="bottom"/>
          </w:tcPr>
          <w:p w:rsidR="006A5BCA" w:rsidRPr="00067A6E" w:rsidRDefault="006A5BCA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005,7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48,2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105,4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II квартал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6</w:t>
            </w:r>
            <w:r w:rsidR="00B829D6"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051,3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52,5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121,1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11</w:t>
            </w:r>
            <w:r w:rsidR="00B829D6"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014,6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49,2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332,6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58,8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115,7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018,1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275,8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213,9</w:t>
            </w:r>
          </w:p>
        </w:tc>
      </w:tr>
      <w:tr w:rsidR="00067A6E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230,5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209,0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142,3</w:t>
            </w:r>
          </w:p>
        </w:tc>
      </w:tr>
      <w:tr w:rsidR="00067A6E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14</w:t>
            </w:r>
            <w:r w:rsidR="00B829D6"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581,2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157,2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235,4</w:t>
            </w:r>
          </w:p>
        </w:tc>
      </w:tr>
      <w:tr w:rsidR="00067A6E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A77254" w:rsidRPr="00067A6E">
              <w:rPr>
                <w:rFonts w:cs="Arial"/>
                <w:b/>
                <w:color w:val="282A2E"/>
                <w:sz w:val="18"/>
                <w:szCs w:val="18"/>
              </w:rPr>
              <w:t xml:space="preserve"> –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25</w:t>
            </w:r>
            <w:r w:rsidR="00B829D6"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595,8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80,3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067A6E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3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439,4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71,2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47,0</w:t>
            </w:r>
          </w:p>
        </w:tc>
      </w:tr>
      <w:tr w:rsidR="00067A6E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3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521,7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70,9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101,7</w:t>
            </w:r>
          </w:p>
        </w:tc>
      </w:tr>
      <w:tr w:rsidR="00067A6E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 xml:space="preserve">433,9 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281,3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181,7</w:t>
            </w:r>
          </w:p>
        </w:tc>
      </w:tr>
      <w:tr w:rsidR="00067A6E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tabs>
                <w:tab w:val="left" w:pos="1276"/>
                <w:tab w:val="left" w:pos="1560"/>
              </w:tabs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13 395,0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89,5</w:t>
            </w:r>
          </w:p>
        </w:tc>
      </w:tr>
      <w:tr w:rsidR="00067A6E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tabs>
                <w:tab w:val="left" w:pos="1276"/>
                <w:tab w:val="left" w:pos="1560"/>
              </w:tabs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38</w:t>
            </w:r>
            <w:r w:rsidR="00B829D6"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990,8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88,4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067A6E" w:rsidRPr="00067A6E" w:rsidTr="007E7F3F">
        <w:tc>
          <w:tcPr>
            <w:tcW w:w="5000" w:type="pct"/>
            <w:gridSpan w:val="4"/>
            <w:vAlign w:val="bottom"/>
            <w:hideMark/>
          </w:tcPr>
          <w:p w:rsidR="007E7F3F" w:rsidRPr="00067A6E" w:rsidRDefault="007E7F3F" w:rsidP="00067A6E">
            <w:pPr>
              <w:pStyle w:val="a3"/>
              <w:widowControl w:val="0"/>
              <w:suppressAutoHyphens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067A6E" w:rsidRPr="00067A6E" w:rsidTr="007E7F3F">
        <w:tc>
          <w:tcPr>
            <w:tcW w:w="1220" w:type="pct"/>
            <w:vAlign w:val="bottom"/>
            <w:hideMark/>
          </w:tcPr>
          <w:p w:rsidR="00265C9B" w:rsidRPr="00067A6E" w:rsidRDefault="00265C9B" w:rsidP="00067A6E">
            <w:pPr>
              <w:pStyle w:val="a3"/>
              <w:widowControl w:val="0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62" w:type="pct"/>
            <w:vAlign w:val="bottom"/>
            <w:hideMark/>
          </w:tcPr>
          <w:p w:rsidR="00265C9B" w:rsidRPr="00067A6E" w:rsidRDefault="007E7F3F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1 111</w:t>
            </w:r>
            <w:r w:rsidR="00265C9B" w:rsidRPr="00067A6E">
              <w:rPr>
                <w:rFonts w:cs="Arial"/>
                <w:color w:val="282A2E"/>
                <w:sz w:val="18"/>
                <w:szCs w:val="18"/>
                <w:lang w:val="en-US"/>
              </w:rPr>
              <w:t>,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1309" w:type="pct"/>
            <w:vAlign w:val="bottom"/>
            <w:hideMark/>
          </w:tcPr>
          <w:p w:rsidR="00265C9B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68,6</w:t>
            </w:r>
          </w:p>
        </w:tc>
        <w:tc>
          <w:tcPr>
            <w:tcW w:w="1309" w:type="pct"/>
          </w:tcPr>
          <w:p w:rsidR="00265C9B" w:rsidRPr="00067A6E" w:rsidRDefault="00BF175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16,9</w:t>
            </w:r>
          </w:p>
        </w:tc>
      </w:tr>
      <w:tr w:rsidR="00067A6E" w:rsidRPr="00067A6E" w:rsidTr="007E7F3F">
        <w:tc>
          <w:tcPr>
            <w:tcW w:w="1220" w:type="pct"/>
            <w:vAlign w:val="bottom"/>
            <w:hideMark/>
          </w:tcPr>
          <w:p w:rsidR="005D1E95" w:rsidRPr="00067A6E" w:rsidRDefault="005D1E95" w:rsidP="00067A6E">
            <w:pPr>
              <w:pStyle w:val="a3"/>
              <w:widowControl w:val="0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62" w:type="pct"/>
            <w:vAlign w:val="bottom"/>
            <w:hideMark/>
          </w:tcPr>
          <w:p w:rsidR="005D1E95" w:rsidRPr="00067A6E" w:rsidRDefault="005D1E95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 w:rsidR="00844B9C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424,2</w:t>
            </w:r>
          </w:p>
        </w:tc>
        <w:tc>
          <w:tcPr>
            <w:tcW w:w="1309" w:type="pct"/>
            <w:vAlign w:val="bottom"/>
            <w:hideMark/>
          </w:tcPr>
          <w:p w:rsidR="005D1E95" w:rsidRPr="00067A6E" w:rsidRDefault="005D1E95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78,7</w:t>
            </w:r>
          </w:p>
        </w:tc>
        <w:tc>
          <w:tcPr>
            <w:tcW w:w="1309" w:type="pct"/>
          </w:tcPr>
          <w:p w:rsidR="005D1E95" w:rsidRPr="00067A6E" w:rsidRDefault="005D1E95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125,8</w:t>
            </w:r>
          </w:p>
        </w:tc>
      </w:tr>
      <w:tr w:rsidR="00067A6E" w:rsidRPr="00067A6E" w:rsidTr="007E7F3F">
        <w:tc>
          <w:tcPr>
            <w:tcW w:w="1220" w:type="pct"/>
            <w:vAlign w:val="bottom"/>
            <w:hideMark/>
          </w:tcPr>
          <w:p w:rsidR="00262393" w:rsidRPr="00067A6E" w:rsidRDefault="00262393" w:rsidP="00067A6E">
            <w:pPr>
              <w:pStyle w:val="a3"/>
              <w:widowControl w:val="0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62" w:type="pct"/>
            <w:vAlign w:val="bottom"/>
            <w:hideMark/>
          </w:tcPr>
          <w:p w:rsidR="00262393" w:rsidRPr="00067A6E" w:rsidRDefault="0026239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2F2603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554,3</w:t>
            </w:r>
          </w:p>
        </w:tc>
        <w:tc>
          <w:tcPr>
            <w:tcW w:w="1309" w:type="pct"/>
            <w:vAlign w:val="bottom"/>
            <w:hideMark/>
          </w:tcPr>
          <w:p w:rsidR="00262393" w:rsidRPr="00067A6E" w:rsidRDefault="0026239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125,1</w:t>
            </w:r>
          </w:p>
        </w:tc>
        <w:tc>
          <w:tcPr>
            <w:tcW w:w="1309" w:type="pct"/>
          </w:tcPr>
          <w:p w:rsidR="00262393" w:rsidRPr="00067A6E" w:rsidRDefault="0026239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178,1</w:t>
            </w:r>
          </w:p>
        </w:tc>
      </w:tr>
      <w:tr w:rsidR="00067A6E" w:rsidRPr="00067A6E" w:rsidTr="00844B9C">
        <w:tc>
          <w:tcPr>
            <w:tcW w:w="1220" w:type="pct"/>
            <w:vAlign w:val="bottom"/>
            <w:hideMark/>
          </w:tcPr>
          <w:p w:rsidR="00262393" w:rsidRPr="00067A6E" w:rsidRDefault="00262393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162" w:type="pct"/>
            <w:vAlign w:val="bottom"/>
            <w:hideMark/>
          </w:tcPr>
          <w:p w:rsidR="00262393" w:rsidRPr="00067A6E" w:rsidRDefault="0026239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</w:t>
            </w:r>
            <w:r w:rsidR="001D74D9"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090,2</w:t>
            </w:r>
          </w:p>
        </w:tc>
        <w:tc>
          <w:tcPr>
            <w:tcW w:w="1309" w:type="pct"/>
            <w:vAlign w:val="bottom"/>
            <w:hideMark/>
          </w:tcPr>
          <w:p w:rsidR="00262393" w:rsidRPr="00067A6E" w:rsidRDefault="0026239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309" w:type="pct"/>
            <w:vAlign w:val="bottom"/>
          </w:tcPr>
          <w:p w:rsidR="00262393" w:rsidRPr="00067A6E" w:rsidRDefault="00262393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36,4</w:t>
            </w:r>
          </w:p>
        </w:tc>
      </w:tr>
      <w:tr w:rsidR="00067A6E" w:rsidRPr="00067A6E" w:rsidTr="00844B9C">
        <w:tc>
          <w:tcPr>
            <w:tcW w:w="1220" w:type="pct"/>
            <w:vAlign w:val="bottom"/>
            <w:hideMark/>
          </w:tcPr>
          <w:p w:rsidR="00E1161F" w:rsidRPr="00067A6E" w:rsidRDefault="00E1161F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62" w:type="pct"/>
            <w:vAlign w:val="bottom"/>
            <w:hideMark/>
          </w:tcPr>
          <w:p w:rsidR="00E1161F" w:rsidRPr="00067A6E" w:rsidRDefault="00E1161F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2F2603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855,1</w:t>
            </w:r>
          </w:p>
        </w:tc>
        <w:tc>
          <w:tcPr>
            <w:tcW w:w="1309" w:type="pct"/>
            <w:vAlign w:val="bottom"/>
            <w:hideMark/>
          </w:tcPr>
          <w:p w:rsidR="00E1161F" w:rsidRPr="00067A6E" w:rsidRDefault="00E1161F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118,3</w:t>
            </w:r>
          </w:p>
        </w:tc>
        <w:tc>
          <w:tcPr>
            <w:tcW w:w="1309" w:type="pct"/>
            <w:vAlign w:val="bottom"/>
          </w:tcPr>
          <w:p w:rsidR="00E1161F" w:rsidRPr="00067A6E" w:rsidRDefault="00E1161F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111,0</w:t>
            </w:r>
          </w:p>
        </w:tc>
      </w:tr>
      <w:tr w:rsidR="00067A6E" w:rsidRPr="00067A6E" w:rsidTr="00844B9C">
        <w:tc>
          <w:tcPr>
            <w:tcW w:w="1220" w:type="pct"/>
            <w:vAlign w:val="bottom"/>
            <w:hideMark/>
          </w:tcPr>
          <w:p w:rsidR="006A5BCA" w:rsidRPr="00067A6E" w:rsidRDefault="006A5BCA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62" w:type="pct"/>
            <w:vAlign w:val="bottom"/>
            <w:hideMark/>
          </w:tcPr>
          <w:p w:rsidR="006A5BCA" w:rsidRPr="00067A6E" w:rsidRDefault="006A5BCA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067A6E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576,1</w:t>
            </w:r>
          </w:p>
        </w:tc>
        <w:tc>
          <w:tcPr>
            <w:tcW w:w="1309" w:type="pct"/>
            <w:vAlign w:val="bottom"/>
            <w:hideMark/>
          </w:tcPr>
          <w:p w:rsidR="006A5BCA" w:rsidRPr="00067A6E" w:rsidRDefault="006A5BCA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122,0</w:t>
            </w:r>
          </w:p>
        </w:tc>
        <w:tc>
          <w:tcPr>
            <w:tcW w:w="1309" w:type="pct"/>
            <w:vAlign w:val="bottom"/>
          </w:tcPr>
          <w:p w:rsidR="006A5BCA" w:rsidRPr="00067A6E" w:rsidRDefault="006A5BCA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89,7</w:t>
            </w:r>
          </w:p>
        </w:tc>
      </w:tr>
      <w:tr w:rsidR="00067A6E" w:rsidRPr="00067A6E" w:rsidTr="00844B9C">
        <w:tc>
          <w:tcPr>
            <w:tcW w:w="1220" w:type="pct"/>
            <w:vAlign w:val="bottom"/>
            <w:hideMark/>
          </w:tcPr>
          <w:p w:rsidR="00E1161F" w:rsidRPr="00067A6E" w:rsidRDefault="00E1161F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 xml:space="preserve">Январь - </w:t>
            </w:r>
            <w:r w:rsidR="006A5BCA" w:rsidRPr="00067A6E">
              <w:rPr>
                <w:rFonts w:cs="Arial"/>
                <w:b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62" w:type="pct"/>
            <w:vAlign w:val="bottom"/>
            <w:hideMark/>
          </w:tcPr>
          <w:p w:rsidR="00E1161F" w:rsidRPr="00067A6E" w:rsidRDefault="006A5BCA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10</w:t>
            </w:r>
            <w:r w:rsidR="00067A6E" w:rsidRPr="00067A6E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521,4</w:t>
            </w:r>
          </w:p>
        </w:tc>
        <w:tc>
          <w:tcPr>
            <w:tcW w:w="1309" w:type="pct"/>
            <w:vAlign w:val="bottom"/>
            <w:hideMark/>
          </w:tcPr>
          <w:p w:rsidR="00E1161F" w:rsidRPr="00067A6E" w:rsidRDefault="006A5BCA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309" w:type="pct"/>
            <w:vAlign w:val="bottom"/>
          </w:tcPr>
          <w:p w:rsidR="00E1161F" w:rsidRPr="00067A6E" w:rsidRDefault="00E1161F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CE727B" w:rsidRPr="00C721D1" w:rsidRDefault="00CE727B" w:rsidP="00067A6E">
      <w:pPr>
        <w:pStyle w:val="a5"/>
        <w:widowControl w:val="0"/>
        <w:suppressAutoHyphens/>
        <w:ind w:firstLine="0"/>
        <w:jc w:val="center"/>
        <w:rPr>
          <w:rFonts w:ascii="Arial" w:hAnsi="Arial" w:cs="Arial"/>
          <w:b/>
          <w:i w:val="0"/>
          <w:color w:val="282A2E"/>
          <w:sz w:val="56"/>
          <w:szCs w:val="56"/>
        </w:rPr>
      </w:pPr>
    </w:p>
    <w:p w:rsidR="003B7290" w:rsidRPr="00067A6E" w:rsidRDefault="003B7290" w:rsidP="00067A6E">
      <w:pPr>
        <w:widowControl w:val="0"/>
        <w:ind w:firstLine="720"/>
        <w:rPr>
          <w:rFonts w:cs="Arial"/>
          <w:color w:val="282A2E"/>
          <w:sz w:val="22"/>
          <w:szCs w:val="22"/>
        </w:rPr>
      </w:pPr>
      <w:r w:rsidRPr="00067A6E">
        <w:rPr>
          <w:rFonts w:cs="Arial"/>
          <w:b/>
          <w:color w:val="282A2E"/>
          <w:sz w:val="22"/>
          <w:szCs w:val="22"/>
        </w:rPr>
        <w:t>Жилищное строительство.</w:t>
      </w:r>
      <w:r w:rsidRPr="00067A6E">
        <w:rPr>
          <w:rFonts w:cs="Arial"/>
          <w:color w:val="282A2E"/>
          <w:sz w:val="22"/>
          <w:szCs w:val="22"/>
        </w:rPr>
        <w:t xml:space="preserve"> </w:t>
      </w:r>
      <w:r w:rsidR="00B703B3" w:rsidRPr="00067A6E">
        <w:rPr>
          <w:rFonts w:cs="Arial"/>
          <w:color w:val="282A2E"/>
          <w:sz w:val="22"/>
          <w:szCs w:val="22"/>
        </w:rPr>
        <w:t>В мае 2024 года возведено 1 индивидуальное жилое здание</w:t>
      </w:r>
      <w:r w:rsidR="00B703B3" w:rsidRPr="00067A6E">
        <w:rPr>
          <w:rFonts w:ascii="Times New Roman" w:hAnsi="Times New Roman"/>
          <w:color w:val="282A2E"/>
          <w:sz w:val="24"/>
          <w:szCs w:val="24"/>
        </w:rPr>
        <w:t xml:space="preserve">. </w:t>
      </w:r>
      <w:r w:rsidR="00C80F3F" w:rsidRPr="00067A6E">
        <w:rPr>
          <w:rFonts w:cs="Arial"/>
          <w:color w:val="282A2E"/>
          <w:sz w:val="22"/>
          <w:szCs w:val="22"/>
        </w:rPr>
        <w:t>Население</w:t>
      </w:r>
      <w:r w:rsidR="005A6F15" w:rsidRPr="00067A6E">
        <w:rPr>
          <w:rFonts w:cs="Arial"/>
          <w:color w:val="282A2E"/>
          <w:sz w:val="22"/>
          <w:szCs w:val="22"/>
        </w:rPr>
        <w:t>м</w:t>
      </w:r>
      <w:r w:rsidR="00C80F3F" w:rsidRPr="00067A6E">
        <w:rPr>
          <w:rFonts w:cs="Arial"/>
          <w:color w:val="282A2E"/>
          <w:sz w:val="22"/>
          <w:szCs w:val="22"/>
        </w:rPr>
        <w:t xml:space="preserve"> построен</w:t>
      </w:r>
      <w:r w:rsidR="00051D02" w:rsidRPr="00067A6E">
        <w:rPr>
          <w:rFonts w:cs="Arial"/>
          <w:color w:val="282A2E"/>
          <w:sz w:val="22"/>
          <w:szCs w:val="22"/>
        </w:rPr>
        <w:t>о</w:t>
      </w:r>
      <w:r w:rsidR="00C80F3F" w:rsidRPr="00067A6E">
        <w:rPr>
          <w:rFonts w:cs="Arial"/>
          <w:color w:val="282A2E"/>
          <w:sz w:val="22"/>
          <w:szCs w:val="22"/>
        </w:rPr>
        <w:t xml:space="preserve"> 42 </w:t>
      </w:r>
      <w:proofErr w:type="gramStart"/>
      <w:r w:rsidR="00C80F3F" w:rsidRPr="00067A6E">
        <w:rPr>
          <w:rFonts w:cs="Arial"/>
          <w:color w:val="282A2E"/>
          <w:sz w:val="22"/>
          <w:szCs w:val="22"/>
        </w:rPr>
        <w:t>индивидуальных</w:t>
      </w:r>
      <w:proofErr w:type="gramEnd"/>
      <w:r w:rsidR="00C80F3F" w:rsidRPr="00067A6E">
        <w:rPr>
          <w:rFonts w:cs="Arial"/>
          <w:color w:val="282A2E"/>
          <w:sz w:val="22"/>
          <w:szCs w:val="22"/>
        </w:rPr>
        <w:t xml:space="preserve"> жилых дома. </w:t>
      </w:r>
      <w:r w:rsidR="00523180" w:rsidRPr="00067A6E">
        <w:rPr>
          <w:rFonts w:cs="Arial"/>
          <w:color w:val="282A2E"/>
          <w:sz w:val="22"/>
          <w:szCs w:val="22"/>
        </w:rPr>
        <w:t>Всего построен</w:t>
      </w:r>
      <w:r w:rsidR="00DD2BE2" w:rsidRPr="00067A6E">
        <w:rPr>
          <w:rFonts w:cs="Arial"/>
          <w:color w:val="282A2E"/>
          <w:sz w:val="22"/>
          <w:szCs w:val="22"/>
        </w:rPr>
        <w:t>ы</w:t>
      </w:r>
      <w:r w:rsidR="00523180" w:rsidRPr="00067A6E">
        <w:rPr>
          <w:rFonts w:cs="Arial"/>
          <w:color w:val="282A2E"/>
          <w:sz w:val="22"/>
          <w:szCs w:val="22"/>
        </w:rPr>
        <w:t xml:space="preserve"> </w:t>
      </w:r>
      <w:r w:rsidR="00C80F3F" w:rsidRPr="00067A6E">
        <w:rPr>
          <w:rFonts w:cs="Arial"/>
          <w:color w:val="282A2E"/>
          <w:sz w:val="22"/>
          <w:szCs w:val="22"/>
        </w:rPr>
        <w:t>43</w:t>
      </w:r>
      <w:r w:rsidR="00523180" w:rsidRPr="00067A6E">
        <w:rPr>
          <w:rFonts w:cs="Arial"/>
          <w:color w:val="282A2E"/>
          <w:sz w:val="22"/>
          <w:szCs w:val="22"/>
        </w:rPr>
        <w:t xml:space="preserve"> нов</w:t>
      </w:r>
      <w:r w:rsidR="008470FE" w:rsidRPr="00067A6E">
        <w:rPr>
          <w:rFonts w:cs="Arial"/>
          <w:color w:val="282A2E"/>
          <w:sz w:val="22"/>
          <w:szCs w:val="22"/>
        </w:rPr>
        <w:t>ы</w:t>
      </w:r>
      <w:r w:rsidR="00C80F3F" w:rsidRPr="00067A6E">
        <w:rPr>
          <w:rFonts w:cs="Arial"/>
          <w:color w:val="282A2E"/>
          <w:sz w:val="22"/>
          <w:szCs w:val="22"/>
        </w:rPr>
        <w:t>е</w:t>
      </w:r>
      <w:r w:rsidR="00953F06" w:rsidRPr="00067A6E">
        <w:rPr>
          <w:rFonts w:cs="Arial"/>
          <w:color w:val="282A2E"/>
          <w:sz w:val="22"/>
          <w:szCs w:val="22"/>
        </w:rPr>
        <w:t xml:space="preserve"> квартир</w:t>
      </w:r>
      <w:r w:rsidR="00C80F3F" w:rsidRPr="00067A6E">
        <w:rPr>
          <w:rFonts w:cs="Arial"/>
          <w:color w:val="282A2E"/>
          <w:sz w:val="22"/>
          <w:szCs w:val="22"/>
        </w:rPr>
        <w:t>ы</w:t>
      </w:r>
      <w:r w:rsidRPr="00067A6E">
        <w:rPr>
          <w:rFonts w:cs="Arial"/>
          <w:color w:val="282A2E"/>
          <w:sz w:val="22"/>
          <w:szCs w:val="22"/>
        </w:rPr>
        <w:t>.</w:t>
      </w:r>
    </w:p>
    <w:p w:rsidR="003C3E36" w:rsidRPr="00067A6E" w:rsidRDefault="003C3E36" w:rsidP="00067A6E">
      <w:pPr>
        <w:widowControl w:val="0"/>
        <w:ind w:firstLine="720"/>
        <w:rPr>
          <w:rFonts w:cs="Arial"/>
          <w:color w:val="282A2E"/>
          <w:sz w:val="22"/>
          <w:szCs w:val="22"/>
        </w:rPr>
      </w:pPr>
      <w:r w:rsidRPr="00067A6E">
        <w:rPr>
          <w:rFonts w:cs="Arial"/>
          <w:color w:val="282A2E"/>
          <w:sz w:val="22"/>
          <w:szCs w:val="22"/>
        </w:rPr>
        <w:t xml:space="preserve">В </w:t>
      </w:r>
      <w:r w:rsidR="002D211A" w:rsidRPr="00067A6E">
        <w:rPr>
          <w:rFonts w:cs="Arial"/>
          <w:color w:val="282A2E"/>
          <w:sz w:val="22"/>
          <w:szCs w:val="22"/>
        </w:rPr>
        <w:t xml:space="preserve">январе - </w:t>
      </w:r>
      <w:r w:rsidR="0089412C" w:rsidRPr="00067A6E">
        <w:rPr>
          <w:rFonts w:cs="Arial"/>
          <w:color w:val="282A2E"/>
          <w:sz w:val="22"/>
          <w:szCs w:val="22"/>
        </w:rPr>
        <w:t>мае</w:t>
      </w:r>
      <w:r w:rsidR="007E5AF8" w:rsidRPr="00067A6E">
        <w:rPr>
          <w:rFonts w:cs="Arial"/>
          <w:color w:val="282A2E"/>
          <w:sz w:val="22"/>
          <w:szCs w:val="22"/>
        </w:rPr>
        <w:t xml:space="preserve"> </w:t>
      </w:r>
      <w:r w:rsidRPr="00067A6E">
        <w:rPr>
          <w:rFonts w:cs="Arial"/>
          <w:color w:val="282A2E"/>
          <w:sz w:val="22"/>
          <w:szCs w:val="22"/>
        </w:rPr>
        <w:t xml:space="preserve">2024 года </w:t>
      </w:r>
      <w:r w:rsidR="0018322E" w:rsidRPr="00067A6E">
        <w:rPr>
          <w:rFonts w:cs="Arial"/>
          <w:color w:val="282A2E"/>
          <w:sz w:val="22"/>
          <w:szCs w:val="22"/>
        </w:rPr>
        <w:t>возведено 1 индивидуальное жилое здание. Н</w:t>
      </w:r>
      <w:r w:rsidRPr="00067A6E">
        <w:rPr>
          <w:rFonts w:cs="Arial"/>
          <w:color w:val="282A2E"/>
          <w:sz w:val="22"/>
          <w:szCs w:val="22"/>
        </w:rPr>
        <w:t xml:space="preserve">аселением </w:t>
      </w:r>
      <w:r w:rsidR="000060FC" w:rsidRPr="00067A6E">
        <w:rPr>
          <w:rFonts w:cs="Arial"/>
          <w:color w:val="282A2E"/>
          <w:sz w:val="22"/>
          <w:szCs w:val="22"/>
        </w:rPr>
        <w:t>построено</w:t>
      </w:r>
      <w:r w:rsidRPr="00067A6E">
        <w:rPr>
          <w:rFonts w:cs="Arial"/>
          <w:color w:val="282A2E"/>
          <w:sz w:val="22"/>
          <w:szCs w:val="22"/>
        </w:rPr>
        <w:t xml:space="preserve"> </w:t>
      </w:r>
      <w:r w:rsidR="003B1853" w:rsidRPr="00067A6E">
        <w:rPr>
          <w:rFonts w:cs="Arial"/>
          <w:color w:val="282A2E"/>
          <w:sz w:val="22"/>
          <w:szCs w:val="22"/>
        </w:rPr>
        <w:t>2</w:t>
      </w:r>
      <w:r w:rsidR="0018322E" w:rsidRPr="00067A6E">
        <w:rPr>
          <w:rFonts w:cs="Arial"/>
          <w:color w:val="282A2E"/>
          <w:sz w:val="22"/>
          <w:szCs w:val="22"/>
        </w:rPr>
        <w:t>93</w:t>
      </w:r>
      <w:r w:rsidRPr="00067A6E">
        <w:rPr>
          <w:rFonts w:cs="Arial"/>
          <w:color w:val="282A2E"/>
          <w:sz w:val="22"/>
          <w:szCs w:val="22"/>
        </w:rPr>
        <w:t xml:space="preserve"> </w:t>
      </w:r>
      <w:proofErr w:type="gramStart"/>
      <w:r w:rsidRPr="00067A6E">
        <w:rPr>
          <w:rFonts w:cs="Arial"/>
          <w:color w:val="282A2E"/>
          <w:sz w:val="22"/>
          <w:szCs w:val="22"/>
        </w:rPr>
        <w:t>жил</w:t>
      </w:r>
      <w:r w:rsidR="003143B9" w:rsidRPr="00067A6E">
        <w:rPr>
          <w:rFonts w:cs="Arial"/>
          <w:color w:val="282A2E"/>
          <w:sz w:val="22"/>
          <w:szCs w:val="22"/>
        </w:rPr>
        <w:t>ых</w:t>
      </w:r>
      <w:proofErr w:type="gramEnd"/>
      <w:r w:rsidRPr="00067A6E">
        <w:rPr>
          <w:rFonts w:cs="Arial"/>
          <w:color w:val="282A2E"/>
          <w:sz w:val="22"/>
          <w:szCs w:val="22"/>
        </w:rPr>
        <w:t xml:space="preserve"> дом</w:t>
      </w:r>
      <w:r w:rsidR="003143B9" w:rsidRPr="00067A6E">
        <w:rPr>
          <w:rFonts w:cs="Arial"/>
          <w:color w:val="282A2E"/>
          <w:sz w:val="22"/>
          <w:szCs w:val="22"/>
        </w:rPr>
        <w:t>а</w:t>
      </w:r>
      <w:r w:rsidRPr="00067A6E">
        <w:rPr>
          <w:rFonts w:cs="Arial"/>
          <w:color w:val="282A2E"/>
          <w:sz w:val="22"/>
          <w:szCs w:val="22"/>
        </w:rPr>
        <w:t>. Всего построен</w:t>
      </w:r>
      <w:r w:rsidR="00830B08" w:rsidRPr="00067A6E">
        <w:rPr>
          <w:rFonts w:cs="Arial"/>
          <w:color w:val="282A2E"/>
          <w:sz w:val="22"/>
          <w:szCs w:val="22"/>
        </w:rPr>
        <w:t>ы</w:t>
      </w:r>
      <w:r w:rsidRPr="00067A6E">
        <w:rPr>
          <w:rFonts w:cs="Arial"/>
          <w:color w:val="282A2E"/>
          <w:sz w:val="22"/>
          <w:szCs w:val="22"/>
        </w:rPr>
        <w:t xml:space="preserve"> </w:t>
      </w:r>
      <w:r w:rsidR="003B1853" w:rsidRPr="00067A6E">
        <w:rPr>
          <w:rFonts w:cs="Arial"/>
          <w:color w:val="282A2E"/>
          <w:sz w:val="22"/>
          <w:szCs w:val="22"/>
        </w:rPr>
        <w:t>2</w:t>
      </w:r>
      <w:r w:rsidR="0018322E" w:rsidRPr="00067A6E">
        <w:rPr>
          <w:rFonts w:cs="Arial"/>
          <w:color w:val="282A2E"/>
          <w:sz w:val="22"/>
          <w:szCs w:val="22"/>
        </w:rPr>
        <w:t>94</w:t>
      </w:r>
      <w:r w:rsidRPr="00067A6E">
        <w:rPr>
          <w:rFonts w:cs="Arial"/>
          <w:color w:val="282A2E"/>
          <w:sz w:val="22"/>
          <w:szCs w:val="22"/>
        </w:rPr>
        <w:t xml:space="preserve"> нов</w:t>
      </w:r>
      <w:r w:rsidR="00600399" w:rsidRPr="00067A6E">
        <w:rPr>
          <w:rFonts w:cs="Arial"/>
          <w:color w:val="282A2E"/>
          <w:sz w:val="22"/>
          <w:szCs w:val="22"/>
        </w:rPr>
        <w:t>ые</w:t>
      </w:r>
      <w:r w:rsidR="003B1853" w:rsidRPr="00067A6E">
        <w:rPr>
          <w:rFonts w:cs="Arial"/>
          <w:color w:val="282A2E"/>
          <w:sz w:val="22"/>
          <w:szCs w:val="22"/>
        </w:rPr>
        <w:t xml:space="preserve"> квартир</w:t>
      </w:r>
      <w:r w:rsidR="00600399" w:rsidRPr="00067A6E">
        <w:rPr>
          <w:rFonts w:cs="Arial"/>
          <w:color w:val="282A2E"/>
          <w:sz w:val="22"/>
          <w:szCs w:val="22"/>
        </w:rPr>
        <w:t>ы</w:t>
      </w:r>
      <w:r w:rsidRPr="00067A6E">
        <w:rPr>
          <w:rFonts w:cs="Arial"/>
          <w:color w:val="282A2E"/>
          <w:sz w:val="22"/>
          <w:szCs w:val="22"/>
        </w:rPr>
        <w:t>.</w:t>
      </w:r>
    </w:p>
    <w:p w:rsidR="003B7290" w:rsidRPr="00067A6E" w:rsidRDefault="003B7290" w:rsidP="00067A6E">
      <w:pPr>
        <w:widowControl w:val="0"/>
        <w:ind w:firstLine="720"/>
        <w:rPr>
          <w:rFonts w:cs="Arial"/>
          <w:color w:val="282A2E"/>
          <w:sz w:val="22"/>
          <w:szCs w:val="22"/>
        </w:rPr>
      </w:pPr>
      <w:r w:rsidRPr="00067A6E">
        <w:rPr>
          <w:rFonts w:cs="Arial"/>
          <w:color w:val="282A2E"/>
          <w:sz w:val="22"/>
          <w:szCs w:val="22"/>
        </w:rPr>
        <w:t xml:space="preserve">Общая площадь в построенных индивидуальными застройщиками жилых домах составила </w:t>
      </w:r>
      <w:r w:rsidR="006929FD" w:rsidRPr="00067A6E">
        <w:rPr>
          <w:rFonts w:cs="Arial"/>
          <w:color w:val="282A2E"/>
          <w:sz w:val="22"/>
          <w:szCs w:val="22"/>
        </w:rPr>
        <w:t>32</w:t>
      </w:r>
      <w:r w:rsidR="00953F06" w:rsidRPr="00067A6E">
        <w:rPr>
          <w:rFonts w:cs="Arial"/>
          <w:color w:val="282A2E"/>
          <w:sz w:val="22"/>
          <w:szCs w:val="22"/>
        </w:rPr>
        <w:t xml:space="preserve"> </w:t>
      </w:r>
      <w:r w:rsidR="006929FD" w:rsidRPr="00067A6E">
        <w:rPr>
          <w:rFonts w:cs="Arial"/>
          <w:color w:val="282A2E"/>
          <w:sz w:val="22"/>
          <w:szCs w:val="22"/>
        </w:rPr>
        <w:t>737</w:t>
      </w:r>
      <w:r w:rsidRPr="00067A6E">
        <w:rPr>
          <w:rFonts w:cs="Arial"/>
          <w:color w:val="282A2E"/>
          <w:sz w:val="22"/>
          <w:szCs w:val="22"/>
        </w:rPr>
        <w:t xml:space="preserve"> кв. метр</w:t>
      </w:r>
      <w:r w:rsidR="003C3E36" w:rsidRPr="00067A6E">
        <w:rPr>
          <w:rFonts w:cs="Arial"/>
          <w:color w:val="282A2E"/>
          <w:sz w:val="22"/>
          <w:szCs w:val="22"/>
        </w:rPr>
        <w:t>ов</w:t>
      </w:r>
      <w:r w:rsidR="002C4094" w:rsidRPr="00067A6E">
        <w:rPr>
          <w:rFonts w:cs="Arial"/>
          <w:color w:val="282A2E"/>
          <w:sz w:val="22"/>
          <w:szCs w:val="22"/>
        </w:rPr>
        <w:t xml:space="preserve"> </w:t>
      </w:r>
      <w:r w:rsidR="00471699" w:rsidRPr="00067A6E">
        <w:rPr>
          <w:rFonts w:cs="Arial"/>
          <w:color w:val="282A2E"/>
          <w:sz w:val="22"/>
          <w:szCs w:val="22"/>
        </w:rPr>
        <w:t>и</w:t>
      </w:r>
      <w:r w:rsidRPr="00067A6E">
        <w:rPr>
          <w:rFonts w:cs="Arial"/>
          <w:color w:val="282A2E"/>
          <w:sz w:val="22"/>
          <w:szCs w:val="22"/>
        </w:rPr>
        <w:t>ли</w:t>
      </w:r>
      <w:r w:rsidR="00732DF0" w:rsidRPr="00067A6E">
        <w:rPr>
          <w:rFonts w:cs="Arial"/>
          <w:color w:val="282A2E"/>
          <w:sz w:val="22"/>
          <w:szCs w:val="22"/>
        </w:rPr>
        <w:t xml:space="preserve"> </w:t>
      </w:r>
      <w:r w:rsidR="006929FD" w:rsidRPr="00067A6E">
        <w:rPr>
          <w:rFonts w:cs="Arial"/>
          <w:color w:val="282A2E"/>
          <w:sz w:val="22"/>
          <w:szCs w:val="22"/>
        </w:rPr>
        <w:t>99,2</w:t>
      </w:r>
      <w:r w:rsidRPr="00067A6E">
        <w:rPr>
          <w:rFonts w:cs="Arial"/>
          <w:color w:val="282A2E"/>
          <w:sz w:val="22"/>
          <w:szCs w:val="22"/>
        </w:rPr>
        <w:t xml:space="preserve">% от общего объема жилья, введенного в </w:t>
      </w:r>
      <w:r w:rsidR="002D211A" w:rsidRPr="00067A6E">
        <w:rPr>
          <w:rFonts w:cs="Arial"/>
          <w:color w:val="282A2E"/>
          <w:sz w:val="22"/>
          <w:szCs w:val="22"/>
        </w:rPr>
        <w:t xml:space="preserve">январе - </w:t>
      </w:r>
      <w:r w:rsidR="006929FD" w:rsidRPr="00067A6E">
        <w:rPr>
          <w:rFonts w:cs="Arial"/>
          <w:color w:val="282A2E"/>
          <w:sz w:val="22"/>
          <w:szCs w:val="22"/>
        </w:rPr>
        <w:t>мае</w:t>
      </w:r>
      <w:r w:rsidR="007E5AF8" w:rsidRPr="00067A6E">
        <w:rPr>
          <w:rFonts w:cs="Arial"/>
          <w:color w:val="282A2E"/>
          <w:sz w:val="22"/>
          <w:szCs w:val="22"/>
        </w:rPr>
        <w:t xml:space="preserve"> </w:t>
      </w:r>
      <w:r w:rsidR="002033D7" w:rsidRPr="00067A6E">
        <w:rPr>
          <w:rFonts w:cs="Arial"/>
          <w:color w:val="282A2E"/>
          <w:sz w:val="22"/>
          <w:szCs w:val="22"/>
        </w:rPr>
        <w:t>202</w:t>
      </w:r>
      <w:r w:rsidR="00210B93" w:rsidRPr="00067A6E">
        <w:rPr>
          <w:rFonts w:cs="Arial"/>
          <w:color w:val="282A2E"/>
          <w:sz w:val="22"/>
          <w:szCs w:val="22"/>
        </w:rPr>
        <w:t>4</w:t>
      </w:r>
      <w:r w:rsidR="002033D7" w:rsidRPr="00067A6E">
        <w:rPr>
          <w:rFonts w:cs="Arial"/>
          <w:color w:val="282A2E"/>
          <w:sz w:val="22"/>
          <w:szCs w:val="22"/>
        </w:rPr>
        <w:t xml:space="preserve"> года</w:t>
      </w:r>
      <w:r w:rsidRPr="00067A6E">
        <w:rPr>
          <w:rFonts w:cs="Arial"/>
          <w:color w:val="282A2E"/>
          <w:sz w:val="22"/>
          <w:szCs w:val="22"/>
        </w:rPr>
        <w:t>.</w:t>
      </w:r>
    </w:p>
    <w:p w:rsidR="002033D7" w:rsidRDefault="002033D7" w:rsidP="00067A6E">
      <w:pPr>
        <w:widowControl w:val="0"/>
        <w:ind w:firstLine="0"/>
        <w:jc w:val="center"/>
        <w:rPr>
          <w:rFonts w:cs="Arial"/>
          <w:b/>
          <w:color w:val="282A2E"/>
          <w:sz w:val="44"/>
          <w:szCs w:val="44"/>
        </w:rPr>
      </w:pPr>
    </w:p>
    <w:p w:rsidR="00C721D1" w:rsidRDefault="00C721D1" w:rsidP="00067A6E">
      <w:pPr>
        <w:widowControl w:val="0"/>
        <w:ind w:firstLine="0"/>
        <w:jc w:val="center"/>
        <w:rPr>
          <w:rFonts w:cs="Arial"/>
          <w:b/>
          <w:color w:val="282A2E"/>
          <w:sz w:val="44"/>
          <w:szCs w:val="44"/>
        </w:rPr>
      </w:pPr>
    </w:p>
    <w:p w:rsidR="00C721D1" w:rsidRPr="00067A6E" w:rsidRDefault="00C721D1" w:rsidP="00067A6E">
      <w:pPr>
        <w:widowControl w:val="0"/>
        <w:ind w:firstLine="0"/>
        <w:jc w:val="center"/>
        <w:rPr>
          <w:rFonts w:cs="Arial"/>
          <w:b/>
          <w:color w:val="282A2E"/>
          <w:sz w:val="44"/>
          <w:szCs w:val="44"/>
        </w:rPr>
      </w:pPr>
      <w:bookmarkStart w:id="0" w:name="_GoBack"/>
      <w:bookmarkEnd w:id="0"/>
    </w:p>
    <w:p w:rsidR="006469F0" w:rsidRPr="00067A6E" w:rsidRDefault="006469F0" w:rsidP="00067A6E">
      <w:pPr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067A6E">
        <w:rPr>
          <w:rFonts w:cs="Arial"/>
          <w:b/>
          <w:color w:val="282A2E"/>
          <w:sz w:val="22"/>
          <w:szCs w:val="22"/>
        </w:rPr>
        <w:lastRenderedPageBreak/>
        <w:t>Динамика ввода в действие жилых домов</w:t>
      </w:r>
    </w:p>
    <w:p w:rsidR="001B314E" w:rsidRPr="00067A6E" w:rsidRDefault="001B314E" w:rsidP="00067A6E">
      <w:pPr>
        <w:autoSpaceDE w:val="0"/>
        <w:autoSpaceDN w:val="0"/>
        <w:adjustRightInd w:val="0"/>
        <w:ind w:firstLine="0"/>
        <w:jc w:val="center"/>
        <w:rPr>
          <w:rFonts w:cs="Arial"/>
          <w:color w:val="282A2E"/>
          <w:sz w:val="22"/>
          <w:szCs w:val="22"/>
        </w:rPr>
      </w:pPr>
      <w:r w:rsidRPr="00067A6E">
        <w:rPr>
          <w:rFonts w:cs="Arial"/>
          <w:bCs/>
          <w:color w:val="282A2E"/>
          <w:sz w:val="22"/>
          <w:szCs w:val="22"/>
        </w:rPr>
        <w:t>(с учетом жилых домов, построенных населением</w:t>
      </w:r>
      <w:r w:rsidR="00643F9F" w:rsidRPr="00067A6E">
        <w:rPr>
          <w:rFonts w:cs="Arial"/>
          <w:bCs/>
          <w:color w:val="282A2E"/>
          <w:sz w:val="22"/>
          <w:szCs w:val="22"/>
        </w:rPr>
        <w:br/>
      </w:r>
      <w:r w:rsidRPr="00067A6E">
        <w:rPr>
          <w:rFonts w:cs="Arial"/>
          <w:bCs/>
          <w:color w:val="282A2E"/>
          <w:sz w:val="22"/>
          <w:szCs w:val="22"/>
        </w:rPr>
        <w:t>на земельных участках, предназначенных для ведения садоводства)</w:t>
      </w:r>
    </w:p>
    <w:p w:rsidR="006469F0" w:rsidRPr="00067A6E" w:rsidRDefault="006469F0" w:rsidP="00067A6E">
      <w:pPr>
        <w:widowControl w:val="0"/>
        <w:jc w:val="center"/>
        <w:rPr>
          <w:rFonts w:cs="Arial"/>
          <w:b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 w:firstRow="1" w:lastRow="0" w:firstColumn="1" w:lastColumn="0" w:noHBand="0" w:noVBand="1"/>
      </w:tblPr>
      <w:tblGrid>
        <w:gridCol w:w="2823"/>
        <w:gridCol w:w="2406"/>
        <w:gridCol w:w="2558"/>
        <w:gridCol w:w="2067"/>
      </w:tblGrid>
      <w:tr w:rsidR="00067A6E" w:rsidRPr="00067A6E" w:rsidTr="00C467FF">
        <w:trPr>
          <w:trHeight w:val="20"/>
          <w:tblHeader/>
        </w:trPr>
        <w:tc>
          <w:tcPr>
            <w:tcW w:w="1432" w:type="pct"/>
            <w:vMerge w:val="restart"/>
            <w:shd w:val="clear" w:color="auto" w:fill="EBEBEB"/>
          </w:tcPr>
          <w:p w:rsidR="00FC6D57" w:rsidRPr="00067A6E" w:rsidRDefault="00FC6D57" w:rsidP="00067A6E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221" w:type="pct"/>
            <w:vMerge w:val="restart"/>
            <w:shd w:val="clear" w:color="auto" w:fill="EBEBEB"/>
            <w:hideMark/>
          </w:tcPr>
          <w:p w:rsidR="00FC6D57" w:rsidRPr="00067A6E" w:rsidRDefault="00FC6D57" w:rsidP="00067A6E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Кв. метров общей площади жилых помещений</w:t>
            </w:r>
          </w:p>
        </w:tc>
        <w:tc>
          <w:tcPr>
            <w:tcW w:w="2347" w:type="pct"/>
            <w:gridSpan w:val="2"/>
            <w:shd w:val="clear" w:color="auto" w:fill="EBEBEB"/>
            <w:hideMark/>
          </w:tcPr>
          <w:p w:rsidR="00FC6D57" w:rsidRPr="00067A6E" w:rsidRDefault="00FC6D57" w:rsidP="00067A6E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</w:tr>
      <w:tr w:rsidR="00067A6E" w:rsidRPr="00067A6E" w:rsidTr="00C467FF">
        <w:trPr>
          <w:trHeight w:val="20"/>
          <w:tblHeader/>
        </w:trPr>
        <w:tc>
          <w:tcPr>
            <w:tcW w:w="1432" w:type="pct"/>
            <w:vMerge/>
            <w:shd w:val="clear" w:color="auto" w:fill="EBEBEB"/>
            <w:hideMark/>
          </w:tcPr>
          <w:p w:rsidR="00FC6D57" w:rsidRPr="00067A6E" w:rsidRDefault="00FC6D57" w:rsidP="00067A6E">
            <w:pPr>
              <w:widowControl w:val="0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221" w:type="pct"/>
            <w:vMerge/>
            <w:shd w:val="clear" w:color="auto" w:fill="EBEBEB"/>
            <w:hideMark/>
          </w:tcPr>
          <w:p w:rsidR="00FC6D57" w:rsidRPr="00067A6E" w:rsidRDefault="00FC6D57" w:rsidP="00067A6E">
            <w:pPr>
              <w:widowControl w:val="0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298" w:type="pct"/>
            <w:shd w:val="clear" w:color="auto" w:fill="EBEBEB"/>
            <w:hideMark/>
          </w:tcPr>
          <w:p w:rsidR="00FC6D57" w:rsidRPr="00067A6E" w:rsidRDefault="00FC6D57" w:rsidP="00067A6E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049" w:type="pct"/>
            <w:shd w:val="clear" w:color="auto" w:fill="EBEBEB"/>
            <w:hideMark/>
          </w:tcPr>
          <w:p w:rsidR="00FC6D57" w:rsidRPr="00067A6E" w:rsidRDefault="00FC6D57" w:rsidP="00067A6E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067A6E" w:rsidRPr="00067A6E" w:rsidTr="00C467FF">
        <w:trPr>
          <w:trHeight w:val="20"/>
        </w:trPr>
        <w:tc>
          <w:tcPr>
            <w:tcW w:w="5000" w:type="pct"/>
            <w:gridSpan w:val="4"/>
            <w:vAlign w:val="bottom"/>
          </w:tcPr>
          <w:p w:rsidR="00FC6D57" w:rsidRPr="00067A6E" w:rsidRDefault="00FC6D57" w:rsidP="00067A6E">
            <w:pPr>
              <w:pStyle w:val="a3"/>
              <w:widowControl w:val="0"/>
              <w:suppressAutoHyphens/>
              <w:ind w:right="34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202</w:t>
            </w:r>
            <w:r w:rsidR="00FF4E05" w:rsidRPr="00067A6E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C467FF"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FF4E05" w:rsidRPr="00067A6E" w:rsidRDefault="00FF4E05" w:rsidP="00067A6E">
            <w:pPr>
              <w:pStyle w:val="a3"/>
              <w:widowControl w:val="0"/>
              <w:suppressAutoHyphens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221" w:type="pct"/>
            <w:vAlign w:val="bottom"/>
          </w:tcPr>
          <w:p w:rsidR="00FF4E05" w:rsidRPr="00067A6E" w:rsidRDefault="00FF4E05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67A6E">
              <w:rPr>
                <w:rFonts w:cs="Arial"/>
                <w:color w:val="282A2E"/>
                <w:sz w:val="18"/>
                <w:szCs w:val="18"/>
                <w:lang w:val="en-US"/>
              </w:rPr>
              <w:t>12 714</w:t>
            </w:r>
          </w:p>
        </w:tc>
        <w:tc>
          <w:tcPr>
            <w:tcW w:w="1298" w:type="pct"/>
            <w:vAlign w:val="bottom"/>
          </w:tcPr>
          <w:p w:rsidR="00FF4E05" w:rsidRPr="00067A6E" w:rsidRDefault="00FF4E05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67A6E">
              <w:rPr>
                <w:rFonts w:cs="Arial"/>
                <w:color w:val="282A2E"/>
                <w:sz w:val="18"/>
                <w:szCs w:val="18"/>
                <w:lang w:val="en-US"/>
              </w:rPr>
              <w:t>267,4</w:t>
            </w:r>
          </w:p>
        </w:tc>
        <w:tc>
          <w:tcPr>
            <w:tcW w:w="1049" w:type="pct"/>
            <w:vAlign w:val="bottom"/>
          </w:tcPr>
          <w:p w:rsidR="00FF4E05" w:rsidRPr="00067A6E" w:rsidRDefault="00FF4E05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67A6E"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  <w:r w:rsidR="0050133E" w:rsidRPr="00067A6E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  <w:lang w:val="en-US"/>
              </w:rPr>
              <w:t>032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,</w:t>
            </w:r>
            <w:r w:rsidRPr="00067A6E">
              <w:rPr>
                <w:rFonts w:cs="Arial"/>
                <w:color w:val="282A2E"/>
                <w:sz w:val="18"/>
                <w:szCs w:val="18"/>
                <w:lang w:val="en-US"/>
              </w:rPr>
              <w:t>8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FF4E05" w:rsidRPr="00067A6E" w:rsidRDefault="00FF4E05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221" w:type="pct"/>
            <w:vAlign w:val="bottom"/>
          </w:tcPr>
          <w:p w:rsidR="00FF4E05" w:rsidRPr="00067A6E" w:rsidRDefault="00FF4E05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7 393</w:t>
            </w:r>
          </w:p>
        </w:tc>
        <w:tc>
          <w:tcPr>
            <w:tcW w:w="1298" w:type="pct"/>
            <w:vAlign w:val="bottom"/>
          </w:tcPr>
          <w:p w:rsidR="00FF4E05" w:rsidRPr="00067A6E" w:rsidRDefault="00FF4E05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049" w:type="pct"/>
            <w:vAlign w:val="bottom"/>
          </w:tcPr>
          <w:p w:rsidR="00FF4E05" w:rsidRPr="00067A6E" w:rsidRDefault="00FF4E05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58,1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CB7816" w:rsidRPr="00067A6E" w:rsidRDefault="00CB7816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221" w:type="pct"/>
            <w:vAlign w:val="bottom"/>
          </w:tcPr>
          <w:p w:rsidR="00CB7816" w:rsidRPr="00067A6E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5 785</w:t>
            </w:r>
          </w:p>
        </w:tc>
        <w:tc>
          <w:tcPr>
            <w:tcW w:w="1298" w:type="pct"/>
            <w:vAlign w:val="bottom"/>
          </w:tcPr>
          <w:p w:rsidR="00CB7816" w:rsidRPr="00067A6E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125,4</w:t>
            </w:r>
          </w:p>
        </w:tc>
        <w:tc>
          <w:tcPr>
            <w:tcW w:w="1049" w:type="pct"/>
            <w:vAlign w:val="bottom"/>
          </w:tcPr>
          <w:p w:rsidR="00CB7816" w:rsidRPr="00067A6E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78,2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CB7816" w:rsidRPr="00067A6E" w:rsidRDefault="00CB7816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221" w:type="pct"/>
            <w:vAlign w:val="bottom"/>
          </w:tcPr>
          <w:p w:rsidR="00CB7816" w:rsidRPr="00067A6E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25 892</w:t>
            </w:r>
          </w:p>
        </w:tc>
        <w:tc>
          <w:tcPr>
            <w:tcW w:w="1298" w:type="pct"/>
            <w:vAlign w:val="bottom"/>
          </w:tcPr>
          <w:p w:rsidR="00CB7816" w:rsidRPr="00067A6E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156,6</w:t>
            </w:r>
          </w:p>
        </w:tc>
        <w:tc>
          <w:tcPr>
            <w:tcW w:w="1049" w:type="pct"/>
            <w:vAlign w:val="bottom"/>
          </w:tcPr>
          <w:p w:rsidR="00CB7816" w:rsidRPr="00067A6E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140,9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CB7816" w:rsidRPr="00067A6E" w:rsidRDefault="00CB7816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221" w:type="pct"/>
            <w:vAlign w:val="bottom"/>
          </w:tcPr>
          <w:p w:rsidR="00CB7816" w:rsidRPr="00067A6E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5 397</w:t>
            </w:r>
          </w:p>
        </w:tc>
        <w:tc>
          <w:tcPr>
            <w:tcW w:w="1298" w:type="pct"/>
            <w:vAlign w:val="bottom"/>
          </w:tcPr>
          <w:p w:rsidR="00CB7816" w:rsidRPr="00067A6E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143,3</w:t>
            </w:r>
          </w:p>
        </w:tc>
        <w:tc>
          <w:tcPr>
            <w:tcW w:w="1049" w:type="pct"/>
            <w:vAlign w:val="bottom"/>
          </w:tcPr>
          <w:p w:rsidR="00CB7816" w:rsidRPr="00067A6E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93,3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CB7816" w:rsidRPr="00067A6E" w:rsidRDefault="00CB7816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 xml:space="preserve">Май </w:t>
            </w:r>
          </w:p>
        </w:tc>
        <w:tc>
          <w:tcPr>
            <w:tcW w:w="1221" w:type="pct"/>
            <w:vAlign w:val="bottom"/>
          </w:tcPr>
          <w:p w:rsidR="00CB7816" w:rsidRPr="00067A6E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3 576</w:t>
            </w:r>
          </w:p>
        </w:tc>
        <w:tc>
          <w:tcPr>
            <w:tcW w:w="1298" w:type="pct"/>
            <w:vAlign w:val="bottom"/>
          </w:tcPr>
          <w:p w:rsidR="00CB7816" w:rsidRPr="00067A6E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84,7</w:t>
            </w:r>
          </w:p>
        </w:tc>
        <w:tc>
          <w:tcPr>
            <w:tcW w:w="1049" w:type="pct"/>
            <w:vAlign w:val="bottom"/>
          </w:tcPr>
          <w:p w:rsidR="00CB7816" w:rsidRPr="00067A6E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66,3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Январь - май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34 865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142,2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4 470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57,9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125,0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II квартал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13 443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85,5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51,9</w:t>
            </w:r>
          </w:p>
        </w:tc>
      </w:tr>
      <w:tr w:rsidR="00067A6E" w:rsidRPr="00067A6E" w:rsidTr="00C467FF">
        <w:trPr>
          <w:trHeight w:val="137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39 335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122,0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8 829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151,7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197,5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6 337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120,6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71,8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14 306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252,3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225,8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29 472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176,0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219,2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 xml:space="preserve">Январь </w:t>
            </w:r>
            <w:r w:rsidR="003A7146" w:rsidRPr="00067A6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68 807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140,4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792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5,5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5,5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4 802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171,7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606,3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12 606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1 024,0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262,5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tabs>
                <w:tab w:val="left" w:pos="1276"/>
                <w:tab w:val="left" w:pos="1560"/>
              </w:tabs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18 200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61,8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tabs>
                <w:tab w:val="left" w:pos="1276"/>
                <w:tab w:val="left" w:pos="1560"/>
              </w:tabs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87 007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129,1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067A6E" w:rsidRPr="00067A6E" w:rsidTr="00C467FF">
        <w:trPr>
          <w:trHeight w:val="20"/>
        </w:trPr>
        <w:tc>
          <w:tcPr>
            <w:tcW w:w="5000" w:type="pct"/>
            <w:gridSpan w:val="4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202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4</w:t>
            </w: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8 216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64,6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65,2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12 061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163,1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146,8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4 033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69,7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33,4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24 310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93,9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133,6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4 280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79,3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</w:tr>
      <w:tr w:rsidR="00067A6E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4 415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123,5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</w:tr>
      <w:tr w:rsidR="007466F0" w:rsidRPr="00067A6E" w:rsidTr="00C467FF">
        <w:trPr>
          <w:trHeight w:val="20"/>
        </w:trPr>
        <w:tc>
          <w:tcPr>
            <w:tcW w:w="1432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Январь - май</w:t>
            </w:r>
          </w:p>
        </w:tc>
        <w:tc>
          <w:tcPr>
            <w:tcW w:w="1221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33 005</w:t>
            </w:r>
          </w:p>
        </w:tc>
        <w:tc>
          <w:tcPr>
            <w:tcW w:w="1298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1049" w:type="pct"/>
            <w:vAlign w:val="bottom"/>
          </w:tcPr>
          <w:p w:rsidR="007466F0" w:rsidRPr="00067A6E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</w:tbl>
    <w:p w:rsidR="002E46E1" w:rsidRPr="00067A6E" w:rsidRDefault="002E46E1" w:rsidP="00067A6E">
      <w:pPr>
        <w:ind w:firstLine="0"/>
        <w:rPr>
          <w:rFonts w:cs="Arial"/>
          <w:b/>
          <w:bCs/>
          <w:color w:val="282A2E"/>
          <w:sz w:val="2"/>
          <w:szCs w:val="2"/>
        </w:rPr>
      </w:pPr>
    </w:p>
    <w:sectPr w:rsidR="002E46E1" w:rsidRPr="00067A6E" w:rsidSect="00643F9F">
      <w:footnotePr>
        <w:numStart w:val="10"/>
      </w:footnotePr>
      <w:pgSz w:w="11906" w:h="16838" w:code="9"/>
      <w:pgMar w:top="1134" w:right="1134" w:bottom="1134" w:left="1134" w:header="720" w:footer="113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A6E" w:rsidRDefault="00067A6E">
      <w:r>
        <w:separator/>
      </w:r>
    </w:p>
  </w:endnote>
  <w:endnote w:type="continuationSeparator" w:id="0">
    <w:p w:rsidR="00067A6E" w:rsidRDefault="00067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A6E" w:rsidRDefault="00067A6E" w:rsidP="006F08CF">
      <w:pPr>
        <w:ind w:firstLine="0"/>
      </w:pPr>
      <w:r>
        <w:separator/>
      </w:r>
    </w:p>
  </w:footnote>
  <w:footnote w:type="continuationSeparator" w:id="0">
    <w:p w:rsidR="00067A6E" w:rsidRDefault="00067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5F056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6E48F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F4645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C5C17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BA64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DCA8F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2041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18C2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72B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02A94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A229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81264F7"/>
    <w:multiLevelType w:val="hybridMultilevel"/>
    <w:tmpl w:val="9E46820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A5FFB"/>
    <w:multiLevelType w:val="singleLevel"/>
    <w:tmpl w:val="B754A6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328423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211769"/>
    <w:multiLevelType w:val="hybridMultilevel"/>
    <w:tmpl w:val="26ECB52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C45EC2"/>
    <w:multiLevelType w:val="hybridMultilevel"/>
    <w:tmpl w:val="1DB0313C"/>
    <w:lvl w:ilvl="0" w:tplc="535206E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173293A"/>
    <w:multiLevelType w:val="hybridMultilevel"/>
    <w:tmpl w:val="A9FC9990"/>
    <w:lvl w:ilvl="0" w:tplc="FF46D2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3AAD5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5065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2BC5D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E6234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2A0E7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BDA6F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36E84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3CA01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BA6856"/>
    <w:multiLevelType w:val="singleLevel"/>
    <w:tmpl w:val="DAE400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12"/>
  </w:num>
  <w:num w:numId="3">
    <w:abstractNumId w:val="17"/>
  </w:num>
  <w:num w:numId="4">
    <w:abstractNumId w:val="13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14369"/>
  </w:hdrShapeDefaults>
  <w:footnotePr>
    <w:numStart w:val="10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64EC"/>
    <w:rsid w:val="00003D87"/>
    <w:rsid w:val="00003EDE"/>
    <w:rsid w:val="00004314"/>
    <w:rsid w:val="000045BE"/>
    <w:rsid w:val="0000524A"/>
    <w:rsid w:val="00006018"/>
    <w:rsid w:val="000060FC"/>
    <w:rsid w:val="00006144"/>
    <w:rsid w:val="000067CF"/>
    <w:rsid w:val="00006B37"/>
    <w:rsid w:val="00010F9E"/>
    <w:rsid w:val="00011371"/>
    <w:rsid w:val="00011915"/>
    <w:rsid w:val="00011B75"/>
    <w:rsid w:val="0001209E"/>
    <w:rsid w:val="00013341"/>
    <w:rsid w:val="0001383C"/>
    <w:rsid w:val="00016D5D"/>
    <w:rsid w:val="00017F6D"/>
    <w:rsid w:val="00022B7E"/>
    <w:rsid w:val="00022C94"/>
    <w:rsid w:val="000235B9"/>
    <w:rsid w:val="00024DAA"/>
    <w:rsid w:val="000266D6"/>
    <w:rsid w:val="00026ACE"/>
    <w:rsid w:val="000302FF"/>
    <w:rsid w:val="000310CC"/>
    <w:rsid w:val="00031986"/>
    <w:rsid w:val="00031D3D"/>
    <w:rsid w:val="00033B87"/>
    <w:rsid w:val="00034233"/>
    <w:rsid w:val="00034D18"/>
    <w:rsid w:val="000354B6"/>
    <w:rsid w:val="00035A88"/>
    <w:rsid w:val="00036A3C"/>
    <w:rsid w:val="00036C36"/>
    <w:rsid w:val="00037005"/>
    <w:rsid w:val="00037A9E"/>
    <w:rsid w:val="000413C9"/>
    <w:rsid w:val="00043294"/>
    <w:rsid w:val="00044438"/>
    <w:rsid w:val="00044809"/>
    <w:rsid w:val="0004521E"/>
    <w:rsid w:val="00045895"/>
    <w:rsid w:val="000466D6"/>
    <w:rsid w:val="00047B8A"/>
    <w:rsid w:val="00050E75"/>
    <w:rsid w:val="000514FC"/>
    <w:rsid w:val="00051BCC"/>
    <w:rsid w:val="00051D02"/>
    <w:rsid w:val="000528AA"/>
    <w:rsid w:val="00054381"/>
    <w:rsid w:val="0005500A"/>
    <w:rsid w:val="000568AD"/>
    <w:rsid w:val="0006325F"/>
    <w:rsid w:val="0006335B"/>
    <w:rsid w:val="000633E6"/>
    <w:rsid w:val="00063767"/>
    <w:rsid w:val="00063EEB"/>
    <w:rsid w:val="00066109"/>
    <w:rsid w:val="00066342"/>
    <w:rsid w:val="00067242"/>
    <w:rsid w:val="00067A6E"/>
    <w:rsid w:val="000717DD"/>
    <w:rsid w:val="00071A9A"/>
    <w:rsid w:val="00071C5A"/>
    <w:rsid w:val="0007201A"/>
    <w:rsid w:val="000733DE"/>
    <w:rsid w:val="0007399A"/>
    <w:rsid w:val="00073F2E"/>
    <w:rsid w:val="00076702"/>
    <w:rsid w:val="000769C4"/>
    <w:rsid w:val="00077C37"/>
    <w:rsid w:val="0008073F"/>
    <w:rsid w:val="0008129B"/>
    <w:rsid w:val="00081BE8"/>
    <w:rsid w:val="0008255F"/>
    <w:rsid w:val="000829B6"/>
    <w:rsid w:val="000830A0"/>
    <w:rsid w:val="000838D4"/>
    <w:rsid w:val="00083F15"/>
    <w:rsid w:val="00084933"/>
    <w:rsid w:val="00084AF0"/>
    <w:rsid w:val="00084E2F"/>
    <w:rsid w:val="000859C3"/>
    <w:rsid w:val="000860E5"/>
    <w:rsid w:val="000861E2"/>
    <w:rsid w:val="00086CF0"/>
    <w:rsid w:val="00086EC9"/>
    <w:rsid w:val="0009060A"/>
    <w:rsid w:val="000907E7"/>
    <w:rsid w:val="00090C87"/>
    <w:rsid w:val="00092213"/>
    <w:rsid w:val="00092485"/>
    <w:rsid w:val="000924AC"/>
    <w:rsid w:val="00092EFF"/>
    <w:rsid w:val="0009355B"/>
    <w:rsid w:val="00094C0A"/>
    <w:rsid w:val="00094D1C"/>
    <w:rsid w:val="00094F50"/>
    <w:rsid w:val="00094F53"/>
    <w:rsid w:val="0009535B"/>
    <w:rsid w:val="000956CF"/>
    <w:rsid w:val="00095704"/>
    <w:rsid w:val="000A29CE"/>
    <w:rsid w:val="000A29FE"/>
    <w:rsid w:val="000A33A9"/>
    <w:rsid w:val="000A48D8"/>
    <w:rsid w:val="000A5534"/>
    <w:rsid w:val="000A5663"/>
    <w:rsid w:val="000A6A86"/>
    <w:rsid w:val="000A715B"/>
    <w:rsid w:val="000B0A95"/>
    <w:rsid w:val="000B1A60"/>
    <w:rsid w:val="000B20DE"/>
    <w:rsid w:val="000B2384"/>
    <w:rsid w:val="000B28A2"/>
    <w:rsid w:val="000B3573"/>
    <w:rsid w:val="000B3734"/>
    <w:rsid w:val="000B4305"/>
    <w:rsid w:val="000B53BE"/>
    <w:rsid w:val="000B55D7"/>
    <w:rsid w:val="000B5B7A"/>
    <w:rsid w:val="000C085C"/>
    <w:rsid w:val="000C2DED"/>
    <w:rsid w:val="000C377A"/>
    <w:rsid w:val="000C56DE"/>
    <w:rsid w:val="000C5996"/>
    <w:rsid w:val="000C59F5"/>
    <w:rsid w:val="000C6BAC"/>
    <w:rsid w:val="000C7C92"/>
    <w:rsid w:val="000D00D7"/>
    <w:rsid w:val="000D02AC"/>
    <w:rsid w:val="000D09E3"/>
    <w:rsid w:val="000D28A2"/>
    <w:rsid w:val="000D3241"/>
    <w:rsid w:val="000D44F0"/>
    <w:rsid w:val="000D4716"/>
    <w:rsid w:val="000D507C"/>
    <w:rsid w:val="000D6ED9"/>
    <w:rsid w:val="000D76EF"/>
    <w:rsid w:val="000E0EBD"/>
    <w:rsid w:val="000E2CC1"/>
    <w:rsid w:val="000E2D7C"/>
    <w:rsid w:val="000E3015"/>
    <w:rsid w:val="000E35CC"/>
    <w:rsid w:val="000E3BAA"/>
    <w:rsid w:val="000E5301"/>
    <w:rsid w:val="000E560A"/>
    <w:rsid w:val="000E5B92"/>
    <w:rsid w:val="000E6523"/>
    <w:rsid w:val="000E7493"/>
    <w:rsid w:val="000E790B"/>
    <w:rsid w:val="000E7F2C"/>
    <w:rsid w:val="000F02BF"/>
    <w:rsid w:val="000F1428"/>
    <w:rsid w:val="000F2C5C"/>
    <w:rsid w:val="000F420B"/>
    <w:rsid w:val="000F433B"/>
    <w:rsid w:val="000F5B9B"/>
    <w:rsid w:val="000F5C4E"/>
    <w:rsid w:val="000F7800"/>
    <w:rsid w:val="000F7DB3"/>
    <w:rsid w:val="00101408"/>
    <w:rsid w:val="00102564"/>
    <w:rsid w:val="00102A52"/>
    <w:rsid w:val="00102AEE"/>
    <w:rsid w:val="00103214"/>
    <w:rsid w:val="00103231"/>
    <w:rsid w:val="00103CBD"/>
    <w:rsid w:val="00105688"/>
    <w:rsid w:val="0010573C"/>
    <w:rsid w:val="001058D8"/>
    <w:rsid w:val="001079BA"/>
    <w:rsid w:val="001117DD"/>
    <w:rsid w:val="001142E1"/>
    <w:rsid w:val="001143C8"/>
    <w:rsid w:val="00114CFD"/>
    <w:rsid w:val="00114DE6"/>
    <w:rsid w:val="00115031"/>
    <w:rsid w:val="00116584"/>
    <w:rsid w:val="00116A51"/>
    <w:rsid w:val="00116CD3"/>
    <w:rsid w:val="00116F98"/>
    <w:rsid w:val="00116FAC"/>
    <w:rsid w:val="001175EF"/>
    <w:rsid w:val="00117F53"/>
    <w:rsid w:val="0012073E"/>
    <w:rsid w:val="001212F9"/>
    <w:rsid w:val="00124D73"/>
    <w:rsid w:val="001266D7"/>
    <w:rsid w:val="00126D52"/>
    <w:rsid w:val="00127BC8"/>
    <w:rsid w:val="00127F0E"/>
    <w:rsid w:val="001307AB"/>
    <w:rsid w:val="001331A7"/>
    <w:rsid w:val="00133597"/>
    <w:rsid w:val="001343C8"/>
    <w:rsid w:val="00134857"/>
    <w:rsid w:val="001359A9"/>
    <w:rsid w:val="0013705B"/>
    <w:rsid w:val="00137474"/>
    <w:rsid w:val="00137544"/>
    <w:rsid w:val="00137CD3"/>
    <w:rsid w:val="00137E00"/>
    <w:rsid w:val="001409E6"/>
    <w:rsid w:val="00140ABC"/>
    <w:rsid w:val="00140C62"/>
    <w:rsid w:val="00142C42"/>
    <w:rsid w:val="001444E6"/>
    <w:rsid w:val="00145F97"/>
    <w:rsid w:val="001479B9"/>
    <w:rsid w:val="00147D12"/>
    <w:rsid w:val="00150928"/>
    <w:rsid w:val="001512AD"/>
    <w:rsid w:val="00152374"/>
    <w:rsid w:val="00153918"/>
    <w:rsid w:val="00153C9D"/>
    <w:rsid w:val="001543EB"/>
    <w:rsid w:val="00154620"/>
    <w:rsid w:val="00154C5D"/>
    <w:rsid w:val="00155131"/>
    <w:rsid w:val="001555B6"/>
    <w:rsid w:val="001556FD"/>
    <w:rsid w:val="00156AA2"/>
    <w:rsid w:val="00157D68"/>
    <w:rsid w:val="00160171"/>
    <w:rsid w:val="0016161D"/>
    <w:rsid w:val="001623A3"/>
    <w:rsid w:val="00162CB1"/>
    <w:rsid w:val="00163274"/>
    <w:rsid w:val="00165363"/>
    <w:rsid w:val="00165871"/>
    <w:rsid w:val="00165F1B"/>
    <w:rsid w:val="00166083"/>
    <w:rsid w:val="001741C9"/>
    <w:rsid w:val="00175096"/>
    <w:rsid w:val="00176CD9"/>
    <w:rsid w:val="00176DAF"/>
    <w:rsid w:val="001810AF"/>
    <w:rsid w:val="00181811"/>
    <w:rsid w:val="0018322E"/>
    <w:rsid w:val="0018612C"/>
    <w:rsid w:val="001865DF"/>
    <w:rsid w:val="00186BC0"/>
    <w:rsid w:val="0018737C"/>
    <w:rsid w:val="001876C5"/>
    <w:rsid w:val="0019086C"/>
    <w:rsid w:val="00190D70"/>
    <w:rsid w:val="00192E6F"/>
    <w:rsid w:val="00193122"/>
    <w:rsid w:val="00193339"/>
    <w:rsid w:val="001951F0"/>
    <w:rsid w:val="00197075"/>
    <w:rsid w:val="001A0A96"/>
    <w:rsid w:val="001A19C6"/>
    <w:rsid w:val="001A2097"/>
    <w:rsid w:val="001A277A"/>
    <w:rsid w:val="001A364B"/>
    <w:rsid w:val="001A4F27"/>
    <w:rsid w:val="001A53A3"/>
    <w:rsid w:val="001A609D"/>
    <w:rsid w:val="001A622C"/>
    <w:rsid w:val="001A7215"/>
    <w:rsid w:val="001A7A9A"/>
    <w:rsid w:val="001B0C0B"/>
    <w:rsid w:val="001B109B"/>
    <w:rsid w:val="001B1117"/>
    <w:rsid w:val="001B2488"/>
    <w:rsid w:val="001B2A88"/>
    <w:rsid w:val="001B2BF3"/>
    <w:rsid w:val="001B2E6A"/>
    <w:rsid w:val="001B314E"/>
    <w:rsid w:val="001B3D37"/>
    <w:rsid w:val="001B4050"/>
    <w:rsid w:val="001C07CB"/>
    <w:rsid w:val="001C25E7"/>
    <w:rsid w:val="001C2742"/>
    <w:rsid w:val="001C646D"/>
    <w:rsid w:val="001C6926"/>
    <w:rsid w:val="001C73FA"/>
    <w:rsid w:val="001D1556"/>
    <w:rsid w:val="001D1F34"/>
    <w:rsid w:val="001D2137"/>
    <w:rsid w:val="001D26A9"/>
    <w:rsid w:val="001D39C8"/>
    <w:rsid w:val="001D4392"/>
    <w:rsid w:val="001D6A28"/>
    <w:rsid w:val="001D74D9"/>
    <w:rsid w:val="001D788B"/>
    <w:rsid w:val="001E307D"/>
    <w:rsid w:val="001E4773"/>
    <w:rsid w:val="001E55F6"/>
    <w:rsid w:val="001E5A85"/>
    <w:rsid w:val="001F08F2"/>
    <w:rsid w:val="001F0F48"/>
    <w:rsid w:val="001F1B4B"/>
    <w:rsid w:val="001F2320"/>
    <w:rsid w:val="001F29B9"/>
    <w:rsid w:val="001F5B62"/>
    <w:rsid w:val="001F6F46"/>
    <w:rsid w:val="001F72B3"/>
    <w:rsid w:val="0020119F"/>
    <w:rsid w:val="002021F1"/>
    <w:rsid w:val="0020245C"/>
    <w:rsid w:val="002033D7"/>
    <w:rsid w:val="00205614"/>
    <w:rsid w:val="00205AE2"/>
    <w:rsid w:val="00207941"/>
    <w:rsid w:val="002105D8"/>
    <w:rsid w:val="00210B93"/>
    <w:rsid w:val="00210F68"/>
    <w:rsid w:val="00211886"/>
    <w:rsid w:val="002138AD"/>
    <w:rsid w:val="00213D92"/>
    <w:rsid w:val="00216375"/>
    <w:rsid w:val="00216B8E"/>
    <w:rsid w:val="00217942"/>
    <w:rsid w:val="002210F1"/>
    <w:rsid w:val="00221158"/>
    <w:rsid w:val="00221531"/>
    <w:rsid w:val="00222172"/>
    <w:rsid w:val="00222788"/>
    <w:rsid w:val="00223693"/>
    <w:rsid w:val="00224467"/>
    <w:rsid w:val="00225689"/>
    <w:rsid w:val="0022669B"/>
    <w:rsid w:val="002270F7"/>
    <w:rsid w:val="002272E8"/>
    <w:rsid w:val="00227431"/>
    <w:rsid w:val="00232231"/>
    <w:rsid w:val="00232D43"/>
    <w:rsid w:val="002341A6"/>
    <w:rsid w:val="0023511D"/>
    <w:rsid w:val="00235211"/>
    <w:rsid w:val="0023662E"/>
    <w:rsid w:val="00236733"/>
    <w:rsid w:val="00236B3A"/>
    <w:rsid w:val="00237731"/>
    <w:rsid w:val="002427BB"/>
    <w:rsid w:val="00243323"/>
    <w:rsid w:val="00243698"/>
    <w:rsid w:val="00244D02"/>
    <w:rsid w:val="00244F6E"/>
    <w:rsid w:val="00244FD0"/>
    <w:rsid w:val="00246503"/>
    <w:rsid w:val="00246682"/>
    <w:rsid w:val="00246BE9"/>
    <w:rsid w:val="00250890"/>
    <w:rsid w:val="00250E61"/>
    <w:rsid w:val="00252B90"/>
    <w:rsid w:val="00252EB3"/>
    <w:rsid w:val="00253D0C"/>
    <w:rsid w:val="00254CEA"/>
    <w:rsid w:val="00255424"/>
    <w:rsid w:val="00256809"/>
    <w:rsid w:val="00256B6A"/>
    <w:rsid w:val="00257FE7"/>
    <w:rsid w:val="0026013C"/>
    <w:rsid w:val="00260DE1"/>
    <w:rsid w:val="002610AD"/>
    <w:rsid w:val="00261624"/>
    <w:rsid w:val="00262387"/>
    <w:rsid w:val="00262393"/>
    <w:rsid w:val="00262734"/>
    <w:rsid w:val="00262DA9"/>
    <w:rsid w:val="00262DDB"/>
    <w:rsid w:val="00263961"/>
    <w:rsid w:val="002647D8"/>
    <w:rsid w:val="00265131"/>
    <w:rsid w:val="00265C9B"/>
    <w:rsid w:val="00267696"/>
    <w:rsid w:val="00271675"/>
    <w:rsid w:val="002717A3"/>
    <w:rsid w:val="0027184F"/>
    <w:rsid w:val="00271FB4"/>
    <w:rsid w:val="00272A31"/>
    <w:rsid w:val="0027579E"/>
    <w:rsid w:val="0027691E"/>
    <w:rsid w:val="00276EDF"/>
    <w:rsid w:val="00277244"/>
    <w:rsid w:val="00281CDA"/>
    <w:rsid w:val="00282A38"/>
    <w:rsid w:val="00282ED6"/>
    <w:rsid w:val="002830EC"/>
    <w:rsid w:val="00285ACC"/>
    <w:rsid w:val="002874F2"/>
    <w:rsid w:val="002906C5"/>
    <w:rsid w:val="00290B7D"/>
    <w:rsid w:val="002919AF"/>
    <w:rsid w:val="00292BD2"/>
    <w:rsid w:val="00293B3D"/>
    <w:rsid w:val="002944FE"/>
    <w:rsid w:val="0029499E"/>
    <w:rsid w:val="00294A4B"/>
    <w:rsid w:val="00295452"/>
    <w:rsid w:val="00295BF0"/>
    <w:rsid w:val="00295EB6"/>
    <w:rsid w:val="0029794F"/>
    <w:rsid w:val="002A162F"/>
    <w:rsid w:val="002A2DDD"/>
    <w:rsid w:val="002A4B53"/>
    <w:rsid w:val="002A6C1F"/>
    <w:rsid w:val="002B105F"/>
    <w:rsid w:val="002B1C98"/>
    <w:rsid w:val="002B20BA"/>
    <w:rsid w:val="002B368D"/>
    <w:rsid w:val="002B3BFC"/>
    <w:rsid w:val="002B5896"/>
    <w:rsid w:val="002B5C1B"/>
    <w:rsid w:val="002B7ACF"/>
    <w:rsid w:val="002C1715"/>
    <w:rsid w:val="002C1F67"/>
    <w:rsid w:val="002C2E99"/>
    <w:rsid w:val="002C3900"/>
    <w:rsid w:val="002C3D6D"/>
    <w:rsid w:val="002C4094"/>
    <w:rsid w:val="002C4631"/>
    <w:rsid w:val="002C4B24"/>
    <w:rsid w:val="002C6228"/>
    <w:rsid w:val="002C6C0E"/>
    <w:rsid w:val="002C70EA"/>
    <w:rsid w:val="002C7817"/>
    <w:rsid w:val="002D1D89"/>
    <w:rsid w:val="002D211A"/>
    <w:rsid w:val="002D296E"/>
    <w:rsid w:val="002D2EC5"/>
    <w:rsid w:val="002D694D"/>
    <w:rsid w:val="002D7FF9"/>
    <w:rsid w:val="002E0341"/>
    <w:rsid w:val="002E1086"/>
    <w:rsid w:val="002E118E"/>
    <w:rsid w:val="002E1A35"/>
    <w:rsid w:val="002E28FB"/>
    <w:rsid w:val="002E2C87"/>
    <w:rsid w:val="002E3B88"/>
    <w:rsid w:val="002E3C55"/>
    <w:rsid w:val="002E3DD4"/>
    <w:rsid w:val="002E4056"/>
    <w:rsid w:val="002E46E1"/>
    <w:rsid w:val="002E696D"/>
    <w:rsid w:val="002E710C"/>
    <w:rsid w:val="002E7296"/>
    <w:rsid w:val="002E731F"/>
    <w:rsid w:val="002E76AB"/>
    <w:rsid w:val="002F19F1"/>
    <w:rsid w:val="002F1E3A"/>
    <w:rsid w:val="002F2603"/>
    <w:rsid w:val="002F5CF4"/>
    <w:rsid w:val="002F7002"/>
    <w:rsid w:val="002F773F"/>
    <w:rsid w:val="00300DCF"/>
    <w:rsid w:val="003014A3"/>
    <w:rsid w:val="00301E3B"/>
    <w:rsid w:val="00302337"/>
    <w:rsid w:val="00302398"/>
    <w:rsid w:val="003038B5"/>
    <w:rsid w:val="00303EBF"/>
    <w:rsid w:val="00305332"/>
    <w:rsid w:val="00305471"/>
    <w:rsid w:val="00305616"/>
    <w:rsid w:val="00306821"/>
    <w:rsid w:val="00306F5B"/>
    <w:rsid w:val="0031206D"/>
    <w:rsid w:val="0031300F"/>
    <w:rsid w:val="00313FAE"/>
    <w:rsid w:val="003143B9"/>
    <w:rsid w:val="00314D29"/>
    <w:rsid w:val="00314F91"/>
    <w:rsid w:val="00315812"/>
    <w:rsid w:val="00315A64"/>
    <w:rsid w:val="003166D0"/>
    <w:rsid w:val="00316DCC"/>
    <w:rsid w:val="00317450"/>
    <w:rsid w:val="003211A1"/>
    <w:rsid w:val="00321741"/>
    <w:rsid w:val="003221C2"/>
    <w:rsid w:val="0032323C"/>
    <w:rsid w:val="00323492"/>
    <w:rsid w:val="00323B50"/>
    <w:rsid w:val="003242F2"/>
    <w:rsid w:val="00324E81"/>
    <w:rsid w:val="003269B7"/>
    <w:rsid w:val="003304ED"/>
    <w:rsid w:val="0033117A"/>
    <w:rsid w:val="00332F04"/>
    <w:rsid w:val="003350AD"/>
    <w:rsid w:val="003360D5"/>
    <w:rsid w:val="003366B8"/>
    <w:rsid w:val="003368FC"/>
    <w:rsid w:val="00336EBC"/>
    <w:rsid w:val="0034062E"/>
    <w:rsid w:val="00342904"/>
    <w:rsid w:val="00343125"/>
    <w:rsid w:val="00344F9E"/>
    <w:rsid w:val="00344FA0"/>
    <w:rsid w:val="0034528A"/>
    <w:rsid w:val="00346011"/>
    <w:rsid w:val="00347219"/>
    <w:rsid w:val="00347C20"/>
    <w:rsid w:val="00350445"/>
    <w:rsid w:val="00350F37"/>
    <w:rsid w:val="003515A0"/>
    <w:rsid w:val="003541D2"/>
    <w:rsid w:val="00355692"/>
    <w:rsid w:val="003570EC"/>
    <w:rsid w:val="00361E9D"/>
    <w:rsid w:val="00362130"/>
    <w:rsid w:val="00365938"/>
    <w:rsid w:val="0036609B"/>
    <w:rsid w:val="00372681"/>
    <w:rsid w:val="00374BD3"/>
    <w:rsid w:val="003763C9"/>
    <w:rsid w:val="00377891"/>
    <w:rsid w:val="00377E6C"/>
    <w:rsid w:val="00380DFC"/>
    <w:rsid w:val="003816D6"/>
    <w:rsid w:val="0038280B"/>
    <w:rsid w:val="00383865"/>
    <w:rsid w:val="00383B8B"/>
    <w:rsid w:val="0038412F"/>
    <w:rsid w:val="0038419E"/>
    <w:rsid w:val="00384B27"/>
    <w:rsid w:val="00385475"/>
    <w:rsid w:val="00385561"/>
    <w:rsid w:val="00385EDE"/>
    <w:rsid w:val="0038609A"/>
    <w:rsid w:val="003865AC"/>
    <w:rsid w:val="00386660"/>
    <w:rsid w:val="003873AB"/>
    <w:rsid w:val="00387A40"/>
    <w:rsid w:val="00387AFD"/>
    <w:rsid w:val="00390AFC"/>
    <w:rsid w:val="003913AB"/>
    <w:rsid w:val="003933CF"/>
    <w:rsid w:val="00394B79"/>
    <w:rsid w:val="00396364"/>
    <w:rsid w:val="00397DDA"/>
    <w:rsid w:val="003A2571"/>
    <w:rsid w:val="003A49AC"/>
    <w:rsid w:val="003A49C9"/>
    <w:rsid w:val="003A6988"/>
    <w:rsid w:val="003A7146"/>
    <w:rsid w:val="003A7B7E"/>
    <w:rsid w:val="003B0EAF"/>
    <w:rsid w:val="003B1853"/>
    <w:rsid w:val="003B3FB7"/>
    <w:rsid w:val="003B45D2"/>
    <w:rsid w:val="003B556F"/>
    <w:rsid w:val="003B5710"/>
    <w:rsid w:val="003B58FB"/>
    <w:rsid w:val="003B6F87"/>
    <w:rsid w:val="003B7290"/>
    <w:rsid w:val="003B74A2"/>
    <w:rsid w:val="003B74C2"/>
    <w:rsid w:val="003B76E6"/>
    <w:rsid w:val="003C091A"/>
    <w:rsid w:val="003C1019"/>
    <w:rsid w:val="003C107F"/>
    <w:rsid w:val="003C1D52"/>
    <w:rsid w:val="003C3E36"/>
    <w:rsid w:val="003C51C4"/>
    <w:rsid w:val="003C6A72"/>
    <w:rsid w:val="003C79D2"/>
    <w:rsid w:val="003D0591"/>
    <w:rsid w:val="003D1907"/>
    <w:rsid w:val="003D3229"/>
    <w:rsid w:val="003D3E5B"/>
    <w:rsid w:val="003D4531"/>
    <w:rsid w:val="003D4D64"/>
    <w:rsid w:val="003D6D12"/>
    <w:rsid w:val="003D7C3E"/>
    <w:rsid w:val="003E132A"/>
    <w:rsid w:val="003E2A1B"/>
    <w:rsid w:val="003E5175"/>
    <w:rsid w:val="003E5322"/>
    <w:rsid w:val="003E5656"/>
    <w:rsid w:val="003E7011"/>
    <w:rsid w:val="003E704E"/>
    <w:rsid w:val="003E705D"/>
    <w:rsid w:val="003F25DE"/>
    <w:rsid w:val="003F3535"/>
    <w:rsid w:val="003F4797"/>
    <w:rsid w:val="003F5219"/>
    <w:rsid w:val="003F7FC6"/>
    <w:rsid w:val="0040026C"/>
    <w:rsid w:val="004007FE"/>
    <w:rsid w:val="004011C4"/>
    <w:rsid w:val="004014C9"/>
    <w:rsid w:val="00401790"/>
    <w:rsid w:val="004020D7"/>
    <w:rsid w:val="00402B4B"/>
    <w:rsid w:val="00403368"/>
    <w:rsid w:val="00403EE5"/>
    <w:rsid w:val="004040A8"/>
    <w:rsid w:val="0040548D"/>
    <w:rsid w:val="004061A4"/>
    <w:rsid w:val="00406F8B"/>
    <w:rsid w:val="004123CF"/>
    <w:rsid w:val="00412E05"/>
    <w:rsid w:val="00413254"/>
    <w:rsid w:val="00413E37"/>
    <w:rsid w:val="004149F5"/>
    <w:rsid w:val="00415F86"/>
    <w:rsid w:val="00416B55"/>
    <w:rsid w:val="0041756A"/>
    <w:rsid w:val="0041758A"/>
    <w:rsid w:val="004228F3"/>
    <w:rsid w:val="00422C7F"/>
    <w:rsid w:val="0042377C"/>
    <w:rsid w:val="004238ED"/>
    <w:rsid w:val="00424675"/>
    <w:rsid w:val="00424678"/>
    <w:rsid w:val="0042500F"/>
    <w:rsid w:val="004255B5"/>
    <w:rsid w:val="00426E48"/>
    <w:rsid w:val="00427002"/>
    <w:rsid w:val="00427B00"/>
    <w:rsid w:val="00430362"/>
    <w:rsid w:val="00430430"/>
    <w:rsid w:val="0043101F"/>
    <w:rsid w:val="00433C50"/>
    <w:rsid w:val="00434176"/>
    <w:rsid w:val="00434A1B"/>
    <w:rsid w:val="004355AB"/>
    <w:rsid w:val="00436CA2"/>
    <w:rsid w:val="004400D4"/>
    <w:rsid w:val="00441915"/>
    <w:rsid w:val="00441BDE"/>
    <w:rsid w:val="004423F0"/>
    <w:rsid w:val="0044271A"/>
    <w:rsid w:val="00443115"/>
    <w:rsid w:val="00444011"/>
    <w:rsid w:val="00445672"/>
    <w:rsid w:val="00445799"/>
    <w:rsid w:val="004462F7"/>
    <w:rsid w:val="0044648D"/>
    <w:rsid w:val="00450C0E"/>
    <w:rsid w:val="00450DD0"/>
    <w:rsid w:val="004511EC"/>
    <w:rsid w:val="00451238"/>
    <w:rsid w:val="00451521"/>
    <w:rsid w:val="00451553"/>
    <w:rsid w:val="004602E8"/>
    <w:rsid w:val="0046083A"/>
    <w:rsid w:val="00461658"/>
    <w:rsid w:val="0046180D"/>
    <w:rsid w:val="004635F9"/>
    <w:rsid w:val="00464159"/>
    <w:rsid w:val="00465213"/>
    <w:rsid w:val="00466B71"/>
    <w:rsid w:val="00467476"/>
    <w:rsid w:val="00467626"/>
    <w:rsid w:val="00467900"/>
    <w:rsid w:val="00467BB4"/>
    <w:rsid w:val="004709EC"/>
    <w:rsid w:val="00470B0B"/>
    <w:rsid w:val="00471699"/>
    <w:rsid w:val="0047177B"/>
    <w:rsid w:val="00471D7F"/>
    <w:rsid w:val="00472E19"/>
    <w:rsid w:val="00474D7C"/>
    <w:rsid w:val="00474E20"/>
    <w:rsid w:val="004750D7"/>
    <w:rsid w:val="004754A1"/>
    <w:rsid w:val="00476509"/>
    <w:rsid w:val="00477B5E"/>
    <w:rsid w:val="00481004"/>
    <w:rsid w:val="0048111A"/>
    <w:rsid w:val="00481D01"/>
    <w:rsid w:val="00481EB7"/>
    <w:rsid w:val="00483B81"/>
    <w:rsid w:val="00483FFB"/>
    <w:rsid w:val="00484AF1"/>
    <w:rsid w:val="00484C93"/>
    <w:rsid w:val="00485668"/>
    <w:rsid w:val="0048758C"/>
    <w:rsid w:val="00492102"/>
    <w:rsid w:val="004962D0"/>
    <w:rsid w:val="00496F5A"/>
    <w:rsid w:val="004A0D43"/>
    <w:rsid w:val="004A1892"/>
    <w:rsid w:val="004A4EC0"/>
    <w:rsid w:val="004A54CA"/>
    <w:rsid w:val="004A570E"/>
    <w:rsid w:val="004A5C0C"/>
    <w:rsid w:val="004A5F5E"/>
    <w:rsid w:val="004A74BE"/>
    <w:rsid w:val="004B0C00"/>
    <w:rsid w:val="004B2C14"/>
    <w:rsid w:val="004B36FB"/>
    <w:rsid w:val="004B541F"/>
    <w:rsid w:val="004B6B10"/>
    <w:rsid w:val="004B6F7D"/>
    <w:rsid w:val="004B7B33"/>
    <w:rsid w:val="004C0B5E"/>
    <w:rsid w:val="004C1287"/>
    <w:rsid w:val="004C2986"/>
    <w:rsid w:val="004C2B62"/>
    <w:rsid w:val="004C3016"/>
    <w:rsid w:val="004C4FFA"/>
    <w:rsid w:val="004C6303"/>
    <w:rsid w:val="004D08C2"/>
    <w:rsid w:val="004D0AED"/>
    <w:rsid w:val="004D0C2D"/>
    <w:rsid w:val="004D2031"/>
    <w:rsid w:val="004D2950"/>
    <w:rsid w:val="004D3F3D"/>
    <w:rsid w:val="004D483F"/>
    <w:rsid w:val="004D4ED2"/>
    <w:rsid w:val="004D522C"/>
    <w:rsid w:val="004D6EB4"/>
    <w:rsid w:val="004E0C40"/>
    <w:rsid w:val="004E13AF"/>
    <w:rsid w:val="004E37F8"/>
    <w:rsid w:val="004E3AA0"/>
    <w:rsid w:val="004E4232"/>
    <w:rsid w:val="004E516F"/>
    <w:rsid w:val="004E590C"/>
    <w:rsid w:val="004E6291"/>
    <w:rsid w:val="004E695E"/>
    <w:rsid w:val="004F018A"/>
    <w:rsid w:val="004F122B"/>
    <w:rsid w:val="004F3026"/>
    <w:rsid w:val="004F3239"/>
    <w:rsid w:val="004F43FB"/>
    <w:rsid w:val="004F4954"/>
    <w:rsid w:val="004F6056"/>
    <w:rsid w:val="004F754A"/>
    <w:rsid w:val="0050133E"/>
    <w:rsid w:val="00502CC3"/>
    <w:rsid w:val="00503D81"/>
    <w:rsid w:val="00504380"/>
    <w:rsid w:val="00505030"/>
    <w:rsid w:val="005105EE"/>
    <w:rsid w:val="00510E53"/>
    <w:rsid w:val="00511C12"/>
    <w:rsid w:val="00513D65"/>
    <w:rsid w:val="00513D6B"/>
    <w:rsid w:val="00521881"/>
    <w:rsid w:val="00522D4F"/>
    <w:rsid w:val="00523180"/>
    <w:rsid w:val="0052351A"/>
    <w:rsid w:val="00523789"/>
    <w:rsid w:val="00523899"/>
    <w:rsid w:val="00524114"/>
    <w:rsid w:val="00524F65"/>
    <w:rsid w:val="0052570B"/>
    <w:rsid w:val="00525A54"/>
    <w:rsid w:val="0052738C"/>
    <w:rsid w:val="00527942"/>
    <w:rsid w:val="005304CA"/>
    <w:rsid w:val="00531F7B"/>
    <w:rsid w:val="00532344"/>
    <w:rsid w:val="00533596"/>
    <w:rsid w:val="0053439E"/>
    <w:rsid w:val="0053540E"/>
    <w:rsid w:val="00535ADC"/>
    <w:rsid w:val="00537851"/>
    <w:rsid w:val="005403FF"/>
    <w:rsid w:val="005404C2"/>
    <w:rsid w:val="00540C49"/>
    <w:rsid w:val="00542693"/>
    <w:rsid w:val="0054406D"/>
    <w:rsid w:val="00544CED"/>
    <w:rsid w:val="005455A0"/>
    <w:rsid w:val="005459B1"/>
    <w:rsid w:val="005466BD"/>
    <w:rsid w:val="00546950"/>
    <w:rsid w:val="005472C7"/>
    <w:rsid w:val="005474BA"/>
    <w:rsid w:val="00550A43"/>
    <w:rsid w:val="00551E4B"/>
    <w:rsid w:val="00552010"/>
    <w:rsid w:val="00553A91"/>
    <w:rsid w:val="00554274"/>
    <w:rsid w:val="0055491E"/>
    <w:rsid w:val="00555CEB"/>
    <w:rsid w:val="005560A5"/>
    <w:rsid w:val="0055615B"/>
    <w:rsid w:val="00556761"/>
    <w:rsid w:val="00556E42"/>
    <w:rsid w:val="00560862"/>
    <w:rsid w:val="005611DC"/>
    <w:rsid w:val="00561666"/>
    <w:rsid w:val="005619C5"/>
    <w:rsid w:val="00562133"/>
    <w:rsid w:val="005629FC"/>
    <w:rsid w:val="00563228"/>
    <w:rsid w:val="00563433"/>
    <w:rsid w:val="00563F22"/>
    <w:rsid w:val="00565178"/>
    <w:rsid w:val="00565A25"/>
    <w:rsid w:val="00566E5D"/>
    <w:rsid w:val="005674A1"/>
    <w:rsid w:val="005675C2"/>
    <w:rsid w:val="00570358"/>
    <w:rsid w:val="00571D7A"/>
    <w:rsid w:val="00572DE6"/>
    <w:rsid w:val="00574AF1"/>
    <w:rsid w:val="0057524E"/>
    <w:rsid w:val="00575370"/>
    <w:rsid w:val="005755B6"/>
    <w:rsid w:val="005763BB"/>
    <w:rsid w:val="00576C84"/>
    <w:rsid w:val="00576EC4"/>
    <w:rsid w:val="005775F0"/>
    <w:rsid w:val="00577724"/>
    <w:rsid w:val="00580436"/>
    <w:rsid w:val="00580544"/>
    <w:rsid w:val="00582174"/>
    <w:rsid w:val="00582E1F"/>
    <w:rsid w:val="0058491A"/>
    <w:rsid w:val="00585584"/>
    <w:rsid w:val="005855FC"/>
    <w:rsid w:val="00585E9B"/>
    <w:rsid w:val="00586796"/>
    <w:rsid w:val="0059185C"/>
    <w:rsid w:val="00596F2C"/>
    <w:rsid w:val="0059751E"/>
    <w:rsid w:val="005A10CE"/>
    <w:rsid w:val="005A2BD3"/>
    <w:rsid w:val="005A2EB2"/>
    <w:rsid w:val="005A4049"/>
    <w:rsid w:val="005A4B39"/>
    <w:rsid w:val="005A4DA8"/>
    <w:rsid w:val="005A4F2E"/>
    <w:rsid w:val="005A6F15"/>
    <w:rsid w:val="005B0410"/>
    <w:rsid w:val="005B27E0"/>
    <w:rsid w:val="005B2E03"/>
    <w:rsid w:val="005B3991"/>
    <w:rsid w:val="005B4912"/>
    <w:rsid w:val="005B5616"/>
    <w:rsid w:val="005B588F"/>
    <w:rsid w:val="005B5A1A"/>
    <w:rsid w:val="005B6169"/>
    <w:rsid w:val="005B7097"/>
    <w:rsid w:val="005B7235"/>
    <w:rsid w:val="005B7ABD"/>
    <w:rsid w:val="005C0BED"/>
    <w:rsid w:val="005C12FF"/>
    <w:rsid w:val="005C24A9"/>
    <w:rsid w:val="005C325B"/>
    <w:rsid w:val="005C3CDD"/>
    <w:rsid w:val="005C4020"/>
    <w:rsid w:val="005C4667"/>
    <w:rsid w:val="005C66A9"/>
    <w:rsid w:val="005C6BCE"/>
    <w:rsid w:val="005C731A"/>
    <w:rsid w:val="005D08A7"/>
    <w:rsid w:val="005D0AAB"/>
    <w:rsid w:val="005D1E95"/>
    <w:rsid w:val="005D247B"/>
    <w:rsid w:val="005D498F"/>
    <w:rsid w:val="005D4BFA"/>
    <w:rsid w:val="005D5567"/>
    <w:rsid w:val="005D5C63"/>
    <w:rsid w:val="005D5E00"/>
    <w:rsid w:val="005D70B8"/>
    <w:rsid w:val="005D73B1"/>
    <w:rsid w:val="005D762F"/>
    <w:rsid w:val="005E0B33"/>
    <w:rsid w:val="005E1637"/>
    <w:rsid w:val="005E19DA"/>
    <w:rsid w:val="005E3158"/>
    <w:rsid w:val="005E4D87"/>
    <w:rsid w:val="005E5167"/>
    <w:rsid w:val="005E6934"/>
    <w:rsid w:val="005E6DE1"/>
    <w:rsid w:val="005E7B5E"/>
    <w:rsid w:val="005F09BF"/>
    <w:rsid w:val="005F2BBB"/>
    <w:rsid w:val="005F4911"/>
    <w:rsid w:val="005F7112"/>
    <w:rsid w:val="00600399"/>
    <w:rsid w:val="00600426"/>
    <w:rsid w:val="00601E9B"/>
    <w:rsid w:val="006025B1"/>
    <w:rsid w:val="00602BD8"/>
    <w:rsid w:val="00604EC4"/>
    <w:rsid w:val="00605550"/>
    <w:rsid w:val="006069EA"/>
    <w:rsid w:val="00606A55"/>
    <w:rsid w:val="00607A66"/>
    <w:rsid w:val="00607D50"/>
    <w:rsid w:val="00610010"/>
    <w:rsid w:val="0061195D"/>
    <w:rsid w:val="00613232"/>
    <w:rsid w:val="006132B4"/>
    <w:rsid w:val="00614002"/>
    <w:rsid w:val="006171C9"/>
    <w:rsid w:val="006222AD"/>
    <w:rsid w:val="00622392"/>
    <w:rsid w:val="00624CD1"/>
    <w:rsid w:val="0062559A"/>
    <w:rsid w:val="00625664"/>
    <w:rsid w:val="0062684F"/>
    <w:rsid w:val="006268BC"/>
    <w:rsid w:val="0062699C"/>
    <w:rsid w:val="006272D7"/>
    <w:rsid w:val="006303DC"/>
    <w:rsid w:val="00630BE5"/>
    <w:rsid w:val="00631470"/>
    <w:rsid w:val="006321A1"/>
    <w:rsid w:val="006329BB"/>
    <w:rsid w:val="00633620"/>
    <w:rsid w:val="0063363B"/>
    <w:rsid w:val="0063394D"/>
    <w:rsid w:val="00633A92"/>
    <w:rsid w:val="00634B48"/>
    <w:rsid w:val="00635E49"/>
    <w:rsid w:val="00637C09"/>
    <w:rsid w:val="00637CC8"/>
    <w:rsid w:val="00640400"/>
    <w:rsid w:val="00640B7B"/>
    <w:rsid w:val="00641536"/>
    <w:rsid w:val="00641733"/>
    <w:rsid w:val="006425B5"/>
    <w:rsid w:val="006425D6"/>
    <w:rsid w:val="00642A1D"/>
    <w:rsid w:val="00643F9F"/>
    <w:rsid w:val="00644351"/>
    <w:rsid w:val="00644902"/>
    <w:rsid w:val="00646039"/>
    <w:rsid w:val="006461C0"/>
    <w:rsid w:val="0064642E"/>
    <w:rsid w:val="006469F0"/>
    <w:rsid w:val="006501D0"/>
    <w:rsid w:val="00651ADD"/>
    <w:rsid w:val="006528B5"/>
    <w:rsid w:val="00653AB4"/>
    <w:rsid w:val="00653B1A"/>
    <w:rsid w:val="00654109"/>
    <w:rsid w:val="00655DFC"/>
    <w:rsid w:val="0065640A"/>
    <w:rsid w:val="006572E1"/>
    <w:rsid w:val="00660B0D"/>
    <w:rsid w:val="00661BA5"/>
    <w:rsid w:val="006629A0"/>
    <w:rsid w:val="00666063"/>
    <w:rsid w:val="006674C7"/>
    <w:rsid w:val="006708BD"/>
    <w:rsid w:val="00671EA6"/>
    <w:rsid w:val="006735E4"/>
    <w:rsid w:val="006762BC"/>
    <w:rsid w:val="00677390"/>
    <w:rsid w:val="00677AA1"/>
    <w:rsid w:val="0068201E"/>
    <w:rsid w:val="00682662"/>
    <w:rsid w:val="00682AC5"/>
    <w:rsid w:val="00682D59"/>
    <w:rsid w:val="006835E8"/>
    <w:rsid w:val="00684C3D"/>
    <w:rsid w:val="00684EC3"/>
    <w:rsid w:val="006853DE"/>
    <w:rsid w:val="0069280F"/>
    <w:rsid w:val="006929FD"/>
    <w:rsid w:val="00693AA8"/>
    <w:rsid w:val="0069575C"/>
    <w:rsid w:val="00695B6F"/>
    <w:rsid w:val="00695B90"/>
    <w:rsid w:val="00696A0E"/>
    <w:rsid w:val="006A1556"/>
    <w:rsid w:val="006A1585"/>
    <w:rsid w:val="006A29CE"/>
    <w:rsid w:val="006A3455"/>
    <w:rsid w:val="006A47BC"/>
    <w:rsid w:val="006A50ED"/>
    <w:rsid w:val="006A5BCA"/>
    <w:rsid w:val="006A6A57"/>
    <w:rsid w:val="006A7100"/>
    <w:rsid w:val="006B0377"/>
    <w:rsid w:val="006B0518"/>
    <w:rsid w:val="006B0D4B"/>
    <w:rsid w:val="006B1CC9"/>
    <w:rsid w:val="006B42C6"/>
    <w:rsid w:val="006B5CEA"/>
    <w:rsid w:val="006B6FE6"/>
    <w:rsid w:val="006B7A7F"/>
    <w:rsid w:val="006C2DA5"/>
    <w:rsid w:val="006C44F3"/>
    <w:rsid w:val="006C4518"/>
    <w:rsid w:val="006C6ACE"/>
    <w:rsid w:val="006C78D6"/>
    <w:rsid w:val="006D23B4"/>
    <w:rsid w:val="006D2904"/>
    <w:rsid w:val="006D3344"/>
    <w:rsid w:val="006D37BD"/>
    <w:rsid w:val="006D48AA"/>
    <w:rsid w:val="006D553D"/>
    <w:rsid w:val="006D55EF"/>
    <w:rsid w:val="006D5EEF"/>
    <w:rsid w:val="006D64EC"/>
    <w:rsid w:val="006E194B"/>
    <w:rsid w:val="006E28A5"/>
    <w:rsid w:val="006E36C3"/>
    <w:rsid w:val="006E5FA0"/>
    <w:rsid w:val="006E6C48"/>
    <w:rsid w:val="006E6D6B"/>
    <w:rsid w:val="006E735E"/>
    <w:rsid w:val="006E7918"/>
    <w:rsid w:val="006F0013"/>
    <w:rsid w:val="006F0878"/>
    <w:rsid w:val="006F08CF"/>
    <w:rsid w:val="006F22FD"/>
    <w:rsid w:val="006F348A"/>
    <w:rsid w:val="006F45A5"/>
    <w:rsid w:val="006F53B2"/>
    <w:rsid w:val="006F62BD"/>
    <w:rsid w:val="006F6356"/>
    <w:rsid w:val="006F6422"/>
    <w:rsid w:val="006F7B3C"/>
    <w:rsid w:val="006F7D77"/>
    <w:rsid w:val="0070132B"/>
    <w:rsid w:val="00702C07"/>
    <w:rsid w:val="00703F6D"/>
    <w:rsid w:val="00704968"/>
    <w:rsid w:val="00706041"/>
    <w:rsid w:val="00707383"/>
    <w:rsid w:val="007075B7"/>
    <w:rsid w:val="007078F8"/>
    <w:rsid w:val="007101D0"/>
    <w:rsid w:val="00710810"/>
    <w:rsid w:val="00711D55"/>
    <w:rsid w:val="007134BC"/>
    <w:rsid w:val="00713868"/>
    <w:rsid w:val="00713F16"/>
    <w:rsid w:val="00715068"/>
    <w:rsid w:val="00715626"/>
    <w:rsid w:val="00715852"/>
    <w:rsid w:val="00715EE6"/>
    <w:rsid w:val="007167DB"/>
    <w:rsid w:val="00720318"/>
    <w:rsid w:val="007207CA"/>
    <w:rsid w:val="00721E94"/>
    <w:rsid w:val="0072482F"/>
    <w:rsid w:val="00725067"/>
    <w:rsid w:val="007252FA"/>
    <w:rsid w:val="0073052D"/>
    <w:rsid w:val="00731F88"/>
    <w:rsid w:val="00732DF0"/>
    <w:rsid w:val="00732F16"/>
    <w:rsid w:val="00733E7A"/>
    <w:rsid w:val="007346CD"/>
    <w:rsid w:val="007348B9"/>
    <w:rsid w:val="00734A65"/>
    <w:rsid w:val="00735935"/>
    <w:rsid w:val="0073745C"/>
    <w:rsid w:val="007375EA"/>
    <w:rsid w:val="0073782E"/>
    <w:rsid w:val="00740190"/>
    <w:rsid w:val="007410E2"/>
    <w:rsid w:val="007450D8"/>
    <w:rsid w:val="00745994"/>
    <w:rsid w:val="007466F0"/>
    <w:rsid w:val="00747932"/>
    <w:rsid w:val="00750420"/>
    <w:rsid w:val="00752DDB"/>
    <w:rsid w:val="00754169"/>
    <w:rsid w:val="007556EE"/>
    <w:rsid w:val="00755C99"/>
    <w:rsid w:val="00756718"/>
    <w:rsid w:val="00756BF2"/>
    <w:rsid w:val="00757276"/>
    <w:rsid w:val="00757598"/>
    <w:rsid w:val="00757D93"/>
    <w:rsid w:val="007603A5"/>
    <w:rsid w:val="0076063C"/>
    <w:rsid w:val="00760AAF"/>
    <w:rsid w:val="00760F6B"/>
    <w:rsid w:val="00761818"/>
    <w:rsid w:val="007621BA"/>
    <w:rsid w:val="00762A27"/>
    <w:rsid w:val="0076356D"/>
    <w:rsid w:val="00765E4E"/>
    <w:rsid w:val="00766726"/>
    <w:rsid w:val="00767B32"/>
    <w:rsid w:val="007706F6"/>
    <w:rsid w:val="00770C99"/>
    <w:rsid w:val="0077368E"/>
    <w:rsid w:val="00773E50"/>
    <w:rsid w:val="00774456"/>
    <w:rsid w:val="0077533D"/>
    <w:rsid w:val="00775B03"/>
    <w:rsid w:val="00776764"/>
    <w:rsid w:val="007768F2"/>
    <w:rsid w:val="00780060"/>
    <w:rsid w:val="0078122C"/>
    <w:rsid w:val="00781556"/>
    <w:rsid w:val="00781936"/>
    <w:rsid w:val="00782930"/>
    <w:rsid w:val="00783F12"/>
    <w:rsid w:val="00784B7F"/>
    <w:rsid w:val="007852A8"/>
    <w:rsid w:val="00786824"/>
    <w:rsid w:val="00790ECC"/>
    <w:rsid w:val="0079147F"/>
    <w:rsid w:val="00791653"/>
    <w:rsid w:val="00794AF0"/>
    <w:rsid w:val="00794D8B"/>
    <w:rsid w:val="007953D0"/>
    <w:rsid w:val="00795D81"/>
    <w:rsid w:val="007A0307"/>
    <w:rsid w:val="007A0DEA"/>
    <w:rsid w:val="007A11BA"/>
    <w:rsid w:val="007A18CC"/>
    <w:rsid w:val="007A2F64"/>
    <w:rsid w:val="007A57EB"/>
    <w:rsid w:val="007A64DB"/>
    <w:rsid w:val="007B69B2"/>
    <w:rsid w:val="007B7B0C"/>
    <w:rsid w:val="007C0703"/>
    <w:rsid w:val="007C151B"/>
    <w:rsid w:val="007C170F"/>
    <w:rsid w:val="007C3722"/>
    <w:rsid w:val="007C4236"/>
    <w:rsid w:val="007C44DD"/>
    <w:rsid w:val="007C47E6"/>
    <w:rsid w:val="007C5724"/>
    <w:rsid w:val="007C71EC"/>
    <w:rsid w:val="007C7CD8"/>
    <w:rsid w:val="007D036B"/>
    <w:rsid w:val="007D0659"/>
    <w:rsid w:val="007D27D3"/>
    <w:rsid w:val="007D2ABB"/>
    <w:rsid w:val="007D2E62"/>
    <w:rsid w:val="007D32D2"/>
    <w:rsid w:val="007D62BC"/>
    <w:rsid w:val="007D65CA"/>
    <w:rsid w:val="007D781D"/>
    <w:rsid w:val="007E0BC9"/>
    <w:rsid w:val="007E1A6B"/>
    <w:rsid w:val="007E1D88"/>
    <w:rsid w:val="007E24CB"/>
    <w:rsid w:val="007E32DF"/>
    <w:rsid w:val="007E43D3"/>
    <w:rsid w:val="007E4A79"/>
    <w:rsid w:val="007E4EDB"/>
    <w:rsid w:val="007E5AF8"/>
    <w:rsid w:val="007E6213"/>
    <w:rsid w:val="007E6CB0"/>
    <w:rsid w:val="007E72FB"/>
    <w:rsid w:val="007E7F3F"/>
    <w:rsid w:val="007F038A"/>
    <w:rsid w:val="007F0879"/>
    <w:rsid w:val="007F2AB2"/>
    <w:rsid w:val="007F3C56"/>
    <w:rsid w:val="007F3F71"/>
    <w:rsid w:val="007F44F8"/>
    <w:rsid w:val="007F557E"/>
    <w:rsid w:val="007F55B5"/>
    <w:rsid w:val="007F6922"/>
    <w:rsid w:val="007F771A"/>
    <w:rsid w:val="00800F10"/>
    <w:rsid w:val="0080315E"/>
    <w:rsid w:val="00804B6E"/>
    <w:rsid w:val="00806A0D"/>
    <w:rsid w:val="00810D1A"/>
    <w:rsid w:val="008117B9"/>
    <w:rsid w:val="00811D6D"/>
    <w:rsid w:val="008131AE"/>
    <w:rsid w:val="00814BEF"/>
    <w:rsid w:val="00816825"/>
    <w:rsid w:val="00816A66"/>
    <w:rsid w:val="00822BD5"/>
    <w:rsid w:val="008254BA"/>
    <w:rsid w:val="00825D37"/>
    <w:rsid w:val="00825E86"/>
    <w:rsid w:val="00826B66"/>
    <w:rsid w:val="008276A9"/>
    <w:rsid w:val="00827BA6"/>
    <w:rsid w:val="00830B08"/>
    <w:rsid w:val="00830E22"/>
    <w:rsid w:val="00831041"/>
    <w:rsid w:val="00831377"/>
    <w:rsid w:val="00832EEB"/>
    <w:rsid w:val="00833A20"/>
    <w:rsid w:val="00834410"/>
    <w:rsid w:val="0084094C"/>
    <w:rsid w:val="00840BD4"/>
    <w:rsid w:val="00842A68"/>
    <w:rsid w:val="00843048"/>
    <w:rsid w:val="00843158"/>
    <w:rsid w:val="00844B9C"/>
    <w:rsid w:val="00845BC6"/>
    <w:rsid w:val="008469EC"/>
    <w:rsid w:val="008470FE"/>
    <w:rsid w:val="008471B3"/>
    <w:rsid w:val="008479EF"/>
    <w:rsid w:val="008503CD"/>
    <w:rsid w:val="0085045A"/>
    <w:rsid w:val="00850DC0"/>
    <w:rsid w:val="00850E45"/>
    <w:rsid w:val="00851361"/>
    <w:rsid w:val="00853B34"/>
    <w:rsid w:val="00853BD2"/>
    <w:rsid w:val="00855162"/>
    <w:rsid w:val="00855502"/>
    <w:rsid w:val="00855596"/>
    <w:rsid w:val="00855DE2"/>
    <w:rsid w:val="008566A6"/>
    <w:rsid w:val="00856989"/>
    <w:rsid w:val="00856A88"/>
    <w:rsid w:val="008576EF"/>
    <w:rsid w:val="008614AC"/>
    <w:rsid w:val="00863320"/>
    <w:rsid w:val="008635B6"/>
    <w:rsid w:val="008643B2"/>
    <w:rsid w:val="008658EC"/>
    <w:rsid w:val="00866604"/>
    <w:rsid w:val="008669F2"/>
    <w:rsid w:val="00866FC9"/>
    <w:rsid w:val="008703BD"/>
    <w:rsid w:val="0087047C"/>
    <w:rsid w:val="008717D7"/>
    <w:rsid w:val="00871C18"/>
    <w:rsid w:val="0087269C"/>
    <w:rsid w:val="0087276A"/>
    <w:rsid w:val="0087276C"/>
    <w:rsid w:val="00873545"/>
    <w:rsid w:val="008738B0"/>
    <w:rsid w:val="00873ECD"/>
    <w:rsid w:val="00874532"/>
    <w:rsid w:val="00874815"/>
    <w:rsid w:val="00874F44"/>
    <w:rsid w:val="00875DAF"/>
    <w:rsid w:val="008761DC"/>
    <w:rsid w:val="00876E98"/>
    <w:rsid w:val="00880ABC"/>
    <w:rsid w:val="00882C16"/>
    <w:rsid w:val="008834E5"/>
    <w:rsid w:val="008838BF"/>
    <w:rsid w:val="008845A6"/>
    <w:rsid w:val="008847E2"/>
    <w:rsid w:val="00884E37"/>
    <w:rsid w:val="00886B62"/>
    <w:rsid w:val="00887186"/>
    <w:rsid w:val="00887CE4"/>
    <w:rsid w:val="0089067A"/>
    <w:rsid w:val="00890BF3"/>
    <w:rsid w:val="00890C84"/>
    <w:rsid w:val="00891535"/>
    <w:rsid w:val="008923AE"/>
    <w:rsid w:val="0089412C"/>
    <w:rsid w:val="008952FD"/>
    <w:rsid w:val="00895C36"/>
    <w:rsid w:val="008A02A2"/>
    <w:rsid w:val="008A073C"/>
    <w:rsid w:val="008A07EC"/>
    <w:rsid w:val="008A0B5A"/>
    <w:rsid w:val="008A0BEE"/>
    <w:rsid w:val="008A0E7D"/>
    <w:rsid w:val="008A1739"/>
    <w:rsid w:val="008A26A6"/>
    <w:rsid w:val="008A2F40"/>
    <w:rsid w:val="008A3818"/>
    <w:rsid w:val="008A38A6"/>
    <w:rsid w:val="008A3A47"/>
    <w:rsid w:val="008A5348"/>
    <w:rsid w:val="008A5364"/>
    <w:rsid w:val="008A636A"/>
    <w:rsid w:val="008A6A6B"/>
    <w:rsid w:val="008A6B1F"/>
    <w:rsid w:val="008A7825"/>
    <w:rsid w:val="008B0D75"/>
    <w:rsid w:val="008B198C"/>
    <w:rsid w:val="008B30E2"/>
    <w:rsid w:val="008B77CF"/>
    <w:rsid w:val="008C0B3E"/>
    <w:rsid w:val="008C21B9"/>
    <w:rsid w:val="008C2299"/>
    <w:rsid w:val="008C231A"/>
    <w:rsid w:val="008C31AC"/>
    <w:rsid w:val="008C331A"/>
    <w:rsid w:val="008C33D0"/>
    <w:rsid w:val="008C3775"/>
    <w:rsid w:val="008C3ED9"/>
    <w:rsid w:val="008C448C"/>
    <w:rsid w:val="008C451C"/>
    <w:rsid w:val="008C48CC"/>
    <w:rsid w:val="008C6357"/>
    <w:rsid w:val="008D08BF"/>
    <w:rsid w:val="008D11D6"/>
    <w:rsid w:val="008D193C"/>
    <w:rsid w:val="008D2509"/>
    <w:rsid w:val="008D3C0D"/>
    <w:rsid w:val="008D43A3"/>
    <w:rsid w:val="008D47B2"/>
    <w:rsid w:val="008D50CC"/>
    <w:rsid w:val="008D542D"/>
    <w:rsid w:val="008D673D"/>
    <w:rsid w:val="008D7602"/>
    <w:rsid w:val="008E0721"/>
    <w:rsid w:val="008E12CE"/>
    <w:rsid w:val="008E148C"/>
    <w:rsid w:val="008E177F"/>
    <w:rsid w:val="008E2105"/>
    <w:rsid w:val="008E23D3"/>
    <w:rsid w:val="008E2546"/>
    <w:rsid w:val="008E29F7"/>
    <w:rsid w:val="008E2D13"/>
    <w:rsid w:val="008E3D72"/>
    <w:rsid w:val="008E48BD"/>
    <w:rsid w:val="008E4C4B"/>
    <w:rsid w:val="008E4C53"/>
    <w:rsid w:val="008E5255"/>
    <w:rsid w:val="008E6126"/>
    <w:rsid w:val="008E6482"/>
    <w:rsid w:val="008F03BE"/>
    <w:rsid w:val="008F065A"/>
    <w:rsid w:val="008F098C"/>
    <w:rsid w:val="008F2F71"/>
    <w:rsid w:val="008F441A"/>
    <w:rsid w:val="008F47BD"/>
    <w:rsid w:val="008F47C6"/>
    <w:rsid w:val="008F4A96"/>
    <w:rsid w:val="008F4FCE"/>
    <w:rsid w:val="008F5765"/>
    <w:rsid w:val="008F5B2C"/>
    <w:rsid w:val="008F6F57"/>
    <w:rsid w:val="009001A7"/>
    <w:rsid w:val="00900210"/>
    <w:rsid w:val="0090103B"/>
    <w:rsid w:val="009020BE"/>
    <w:rsid w:val="0090229D"/>
    <w:rsid w:val="00902575"/>
    <w:rsid w:val="00902F93"/>
    <w:rsid w:val="0090399B"/>
    <w:rsid w:val="00903DAE"/>
    <w:rsid w:val="00903E7A"/>
    <w:rsid w:val="0090470B"/>
    <w:rsid w:val="00904B10"/>
    <w:rsid w:val="00905DFA"/>
    <w:rsid w:val="00905F93"/>
    <w:rsid w:val="00910630"/>
    <w:rsid w:val="00910849"/>
    <w:rsid w:val="00910BDD"/>
    <w:rsid w:val="00910FC4"/>
    <w:rsid w:val="00910FF7"/>
    <w:rsid w:val="009124C1"/>
    <w:rsid w:val="00912787"/>
    <w:rsid w:val="00913857"/>
    <w:rsid w:val="009139B0"/>
    <w:rsid w:val="00913AA4"/>
    <w:rsid w:val="00914422"/>
    <w:rsid w:val="00914837"/>
    <w:rsid w:val="0091570A"/>
    <w:rsid w:val="00915A8D"/>
    <w:rsid w:val="00916A39"/>
    <w:rsid w:val="00916F80"/>
    <w:rsid w:val="0091743F"/>
    <w:rsid w:val="00921CAA"/>
    <w:rsid w:val="009220E9"/>
    <w:rsid w:val="009222FB"/>
    <w:rsid w:val="00922397"/>
    <w:rsid w:val="00924607"/>
    <w:rsid w:val="0092515B"/>
    <w:rsid w:val="00925820"/>
    <w:rsid w:val="009269BE"/>
    <w:rsid w:val="00927C4E"/>
    <w:rsid w:val="00932943"/>
    <w:rsid w:val="0093374E"/>
    <w:rsid w:val="0093407D"/>
    <w:rsid w:val="0093528A"/>
    <w:rsid w:val="00935371"/>
    <w:rsid w:val="00935D37"/>
    <w:rsid w:val="00936146"/>
    <w:rsid w:val="00941560"/>
    <w:rsid w:val="009423B1"/>
    <w:rsid w:val="00942502"/>
    <w:rsid w:val="009426C1"/>
    <w:rsid w:val="0094402C"/>
    <w:rsid w:val="009450F0"/>
    <w:rsid w:val="0094613B"/>
    <w:rsid w:val="009470D7"/>
    <w:rsid w:val="00947230"/>
    <w:rsid w:val="00947AD8"/>
    <w:rsid w:val="00947F40"/>
    <w:rsid w:val="00950356"/>
    <w:rsid w:val="00951673"/>
    <w:rsid w:val="00951A0F"/>
    <w:rsid w:val="00953F06"/>
    <w:rsid w:val="00953F65"/>
    <w:rsid w:val="00954C34"/>
    <w:rsid w:val="009550AC"/>
    <w:rsid w:val="00955500"/>
    <w:rsid w:val="00956000"/>
    <w:rsid w:val="00956157"/>
    <w:rsid w:val="00957E04"/>
    <w:rsid w:val="0096282E"/>
    <w:rsid w:val="00962BAC"/>
    <w:rsid w:val="00963579"/>
    <w:rsid w:val="00963BFA"/>
    <w:rsid w:val="00964958"/>
    <w:rsid w:val="00965A39"/>
    <w:rsid w:val="00965D74"/>
    <w:rsid w:val="0096696C"/>
    <w:rsid w:val="009674E6"/>
    <w:rsid w:val="009675A4"/>
    <w:rsid w:val="0097091E"/>
    <w:rsid w:val="00970AF2"/>
    <w:rsid w:val="00971354"/>
    <w:rsid w:val="00971B4D"/>
    <w:rsid w:val="0097266C"/>
    <w:rsid w:val="00973F79"/>
    <w:rsid w:val="00974378"/>
    <w:rsid w:val="00974C6E"/>
    <w:rsid w:val="00975558"/>
    <w:rsid w:val="0097693E"/>
    <w:rsid w:val="00976D14"/>
    <w:rsid w:val="00980269"/>
    <w:rsid w:val="009807CF"/>
    <w:rsid w:val="00980A4A"/>
    <w:rsid w:val="0098188F"/>
    <w:rsid w:val="00981AE9"/>
    <w:rsid w:val="00981AFD"/>
    <w:rsid w:val="00983142"/>
    <w:rsid w:val="00983767"/>
    <w:rsid w:val="00983FE0"/>
    <w:rsid w:val="00984497"/>
    <w:rsid w:val="009847FE"/>
    <w:rsid w:val="009851D3"/>
    <w:rsid w:val="00985510"/>
    <w:rsid w:val="0098614E"/>
    <w:rsid w:val="0098708A"/>
    <w:rsid w:val="009879A6"/>
    <w:rsid w:val="00987CDB"/>
    <w:rsid w:val="00990E31"/>
    <w:rsid w:val="00991EC0"/>
    <w:rsid w:val="00992678"/>
    <w:rsid w:val="0099352F"/>
    <w:rsid w:val="00994906"/>
    <w:rsid w:val="00995ED8"/>
    <w:rsid w:val="009960EF"/>
    <w:rsid w:val="00997155"/>
    <w:rsid w:val="00997241"/>
    <w:rsid w:val="00997595"/>
    <w:rsid w:val="009A3242"/>
    <w:rsid w:val="009A35D4"/>
    <w:rsid w:val="009A56E6"/>
    <w:rsid w:val="009A79FC"/>
    <w:rsid w:val="009A7F90"/>
    <w:rsid w:val="009B17F2"/>
    <w:rsid w:val="009B3039"/>
    <w:rsid w:val="009B3077"/>
    <w:rsid w:val="009B3B49"/>
    <w:rsid w:val="009B3DAE"/>
    <w:rsid w:val="009B4A68"/>
    <w:rsid w:val="009B53A6"/>
    <w:rsid w:val="009B56B0"/>
    <w:rsid w:val="009B70D2"/>
    <w:rsid w:val="009B7B26"/>
    <w:rsid w:val="009C11D2"/>
    <w:rsid w:val="009C1FD3"/>
    <w:rsid w:val="009C22C2"/>
    <w:rsid w:val="009C2E8E"/>
    <w:rsid w:val="009C4410"/>
    <w:rsid w:val="009C479E"/>
    <w:rsid w:val="009C4F8D"/>
    <w:rsid w:val="009C5AE0"/>
    <w:rsid w:val="009C6432"/>
    <w:rsid w:val="009C6C4A"/>
    <w:rsid w:val="009C7C0C"/>
    <w:rsid w:val="009D17F1"/>
    <w:rsid w:val="009D1AF7"/>
    <w:rsid w:val="009D1DA5"/>
    <w:rsid w:val="009D397E"/>
    <w:rsid w:val="009D39B4"/>
    <w:rsid w:val="009D4820"/>
    <w:rsid w:val="009D6C13"/>
    <w:rsid w:val="009D71EA"/>
    <w:rsid w:val="009D72AD"/>
    <w:rsid w:val="009D7353"/>
    <w:rsid w:val="009E07A4"/>
    <w:rsid w:val="009E23AD"/>
    <w:rsid w:val="009E24FF"/>
    <w:rsid w:val="009E3FAF"/>
    <w:rsid w:val="009E61ED"/>
    <w:rsid w:val="009E6EEF"/>
    <w:rsid w:val="009E7B4D"/>
    <w:rsid w:val="009F0931"/>
    <w:rsid w:val="009F0CAE"/>
    <w:rsid w:val="009F133E"/>
    <w:rsid w:val="009F1543"/>
    <w:rsid w:val="009F17D9"/>
    <w:rsid w:val="009F1D14"/>
    <w:rsid w:val="009F1D5C"/>
    <w:rsid w:val="009F1F3E"/>
    <w:rsid w:val="009F2872"/>
    <w:rsid w:val="009F3066"/>
    <w:rsid w:val="009F3186"/>
    <w:rsid w:val="009F3578"/>
    <w:rsid w:val="009F36BB"/>
    <w:rsid w:val="009F3BC7"/>
    <w:rsid w:val="009F4050"/>
    <w:rsid w:val="009F457E"/>
    <w:rsid w:val="009F5468"/>
    <w:rsid w:val="009F6DED"/>
    <w:rsid w:val="009F7436"/>
    <w:rsid w:val="009F7702"/>
    <w:rsid w:val="009F7F4D"/>
    <w:rsid w:val="00A007D4"/>
    <w:rsid w:val="00A00B00"/>
    <w:rsid w:val="00A03818"/>
    <w:rsid w:val="00A03B50"/>
    <w:rsid w:val="00A043E6"/>
    <w:rsid w:val="00A064FC"/>
    <w:rsid w:val="00A0680A"/>
    <w:rsid w:val="00A06978"/>
    <w:rsid w:val="00A074A3"/>
    <w:rsid w:val="00A1061F"/>
    <w:rsid w:val="00A11B58"/>
    <w:rsid w:val="00A12522"/>
    <w:rsid w:val="00A126A6"/>
    <w:rsid w:val="00A12EB3"/>
    <w:rsid w:val="00A134F7"/>
    <w:rsid w:val="00A15F68"/>
    <w:rsid w:val="00A164A7"/>
    <w:rsid w:val="00A17BE6"/>
    <w:rsid w:val="00A17D5D"/>
    <w:rsid w:val="00A20CCC"/>
    <w:rsid w:val="00A20FF3"/>
    <w:rsid w:val="00A21009"/>
    <w:rsid w:val="00A224B2"/>
    <w:rsid w:val="00A22E0A"/>
    <w:rsid w:val="00A23421"/>
    <w:rsid w:val="00A24245"/>
    <w:rsid w:val="00A2524B"/>
    <w:rsid w:val="00A26800"/>
    <w:rsid w:val="00A26D01"/>
    <w:rsid w:val="00A27354"/>
    <w:rsid w:val="00A30B93"/>
    <w:rsid w:val="00A323A4"/>
    <w:rsid w:val="00A32B40"/>
    <w:rsid w:val="00A340CF"/>
    <w:rsid w:val="00A36187"/>
    <w:rsid w:val="00A361DC"/>
    <w:rsid w:val="00A37F11"/>
    <w:rsid w:val="00A41FCB"/>
    <w:rsid w:val="00A42A73"/>
    <w:rsid w:val="00A44BC0"/>
    <w:rsid w:val="00A45CB6"/>
    <w:rsid w:val="00A46036"/>
    <w:rsid w:val="00A50268"/>
    <w:rsid w:val="00A5046E"/>
    <w:rsid w:val="00A51FD6"/>
    <w:rsid w:val="00A5294F"/>
    <w:rsid w:val="00A52E9A"/>
    <w:rsid w:val="00A52FEC"/>
    <w:rsid w:val="00A54F40"/>
    <w:rsid w:val="00A56B72"/>
    <w:rsid w:val="00A5705B"/>
    <w:rsid w:val="00A573EC"/>
    <w:rsid w:val="00A60953"/>
    <w:rsid w:val="00A611E3"/>
    <w:rsid w:val="00A61782"/>
    <w:rsid w:val="00A6241C"/>
    <w:rsid w:val="00A62EFD"/>
    <w:rsid w:val="00A641EC"/>
    <w:rsid w:val="00A649F4"/>
    <w:rsid w:val="00A64A73"/>
    <w:rsid w:val="00A65232"/>
    <w:rsid w:val="00A66139"/>
    <w:rsid w:val="00A66B31"/>
    <w:rsid w:val="00A66DDA"/>
    <w:rsid w:val="00A670F9"/>
    <w:rsid w:val="00A67C86"/>
    <w:rsid w:val="00A701BF"/>
    <w:rsid w:val="00A71260"/>
    <w:rsid w:val="00A72AE4"/>
    <w:rsid w:val="00A74956"/>
    <w:rsid w:val="00A757A8"/>
    <w:rsid w:val="00A76197"/>
    <w:rsid w:val="00A769E9"/>
    <w:rsid w:val="00A76C12"/>
    <w:rsid w:val="00A77254"/>
    <w:rsid w:val="00A77BFF"/>
    <w:rsid w:val="00A80CE2"/>
    <w:rsid w:val="00A80DF1"/>
    <w:rsid w:val="00A8189D"/>
    <w:rsid w:val="00A81F6D"/>
    <w:rsid w:val="00A8419B"/>
    <w:rsid w:val="00A8447D"/>
    <w:rsid w:val="00A8600A"/>
    <w:rsid w:val="00A868BA"/>
    <w:rsid w:val="00A87096"/>
    <w:rsid w:val="00A87273"/>
    <w:rsid w:val="00A90ABC"/>
    <w:rsid w:val="00A90AD5"/>
    <w:rsid w:val="00A90F74"/>
    <w:rsid w:val="00A91086"/>
    <w:rsid w:val="00A92CB8"/>
    <w:rsid w:val="00A92DE6"/>
    <w:rsid w:val="00A931C9"/>
    <w:rsid w:val="00A93FBE"/>
    <w:rsid w:val="00A95F93"/>
    <w:rsid w:val="00A964BC"/>
    <w:rsid w:val="00A97BC1"/>
    <w:rsid w:val="00AA03D8"/>
    <w:rsid w:val="00AA0FAB"/>
    <w:rsid w:val="00AA19F9"/>
    <w:rsid w:val="00AA1E2D"/>
    <w:rsid w:val="00AA2173"/>
    <w:rsid w:val="00AA26C5"/>
    <w:rsid w:val="00AA2F5C"/>
    <w:rsid w:val="00AA43DA"/>
    <w:rsid w:val="00AA5092"/>
    <w:rsid w:val="00AA551D"/>
    <w:rsid w:val="00AA5FFA"/>
    <w:rsid w:val="00AA620F"/>
    <w:rsid w:val="00AB030A"/>
    <w:rsid w:val="00AB04A0"/>
    <w:rsid w:val="00AB0CF3"/>
    <w:rsid w:val="00AB2988"/>
    <w:rsid w:val="00AB2CD9"/>
    <w:rsid w:val="00AB2D19"/>
    <w:rsid w:val="00AB34C5"/>
    <w:rsid w:val="00AB67EC"/>
    <w:rsid w:val="00AB79E5"/>
    <w:rsid w:val="00AC123F"/>
    <w:rsid w:val="00AC1CD5"/>
    <w:rsid w:val="00AC2BBA"/>
    <w:rsid w:val="00AC36E1"/>
    <w:rsid w:val="00AC38F2"/>
    <w:rsid w:val="00AC50EE"/>
    <w:rsid w:val="00AC6E38"/>
    <w:rsid w:val="00AD0682"/>
    <w:rsid w:val="00AD23D7"/>
    <w:rsid w:val="00AD28BD"/>
    <w:rsid w:val="00AD2D2B"/>
    <w:rsid w:val="00AD2F36"/>
    <w:rsid w:val="00AD595E"/>
    <w:rsid w:val="00AD6E22"/>
    <w:rsid w:val="00AD7253"/>
    <w:rsid w:val="00AD744E"/>
    <w:rsid w:val="00AD750D"/>
    <w:rsid w:val="00AE0FE4"/>
    <w:rsid w:val="00AE163F"/>
    <w:rsid w:val="00AE1ADB"/>
    <w:rsid w:val="00AE1C7E"/>
    <w:rsid w:val="00AE1FAD"/>
    <w:rsid w:val="00AE27C3"/>
    <w:rsid w:val="00AE293E"/>
    <w:rsid w:val="00AE43FA"/>
    <w:rsid w:val="00AE5C49"/>
    <w:rsid w:val="00AE77E0"/>
    <w:rsid w:val="00AF22A2"/>
    <w:rsid w:val="00AF25A3"/>
    <w:rsid w:val="00AF75E5"/>
    <w:rsid w:val="00B008E9"/>
    <w:rsid w:val="00B00928"/>
    <w:rsid w:val="00B009A0"/>
    <w:rsid w:val="00B01215"/>
    <w:rsid w:val="00B02C4F"/>
    <w:rsid w:val="00B03617"/>
    <w:rsid w:val="00B03B45"/>
    <w:rsid w:val="00B0404A"/>
    <w:rsid w:val="00B045C5"/>
    <w:rsid w:val="00B071DB"/>
    <w:rsid w:val="00B104EE"/>
    <w:rsid w:val="00B11F23"/>
    <w:rsid w:val="00B14A01"/>
    <w:rsid w:val="00B17C62"/>
    <w:rsid w:val="00B17EC6"/>
    <w:rsid w:val="00B17F0A"/>
    <w:rsid w:val="00B17F54"/>
    <w:rsid w:val="00B220C3"/>
    <w:rsid w:val="00B2341A"/>
    <w:rsid w:val="00B23EAD"/>
    <w:rsid w:val="00B25B11"/>
    <w:rsid w:val="00B26517"/>
    <w:rsid w:val="00B26A2A"/>
    <w:rsid w:val="00B26FAC"/>
    <w:rsid w:val="00B30231"/>
    <w:rsid w:val="00B3031A"/>
    <w:rsid w:val="00B30A28"/>
    <w:rsid w:val="00B3187F"/>
    <w:rsid w:val="00B320AC"/>
    <w:rsid w:val="00B32E4F"/>
    <w:rsid w:val="00B333EE"/>
    <w:rsid w:val="00B33466"/>
    <w:rsid w:val="00B3604E"/>
    <w:rsid w:val="00B364CC"/>
    <w:rsid w:val="00B36A52"/>
    <w:rsid w:val="00B36C39"/>
    <w:rsid w:val="00B36D51"/>
    <w:rsid w:val="00B416A6"/>
    <w:rsid w:val="00B4212F"/>
    <w:rsid w:val="00B42C99"/>
    <w:rsid w:val="00B44331"/>
    <w:rsid w:val="00B445B2"/>
    <w:rsid w:val="00B44FEB"/>
    <w:rsid w:val="00B46C1F"/>
    <w:rsid w:val="00B46FA9"/>
    <w:rsid w:val="00B47312"/>
    <w:rsid w:val="00B47CA4"/>
    <w:rsid w:val="00B512D7"/>
    <w:rsid w:val="00B51730"/>
    <w:rsid w:val="00B51B40"/>
    <w:rsid w:val="00B52D42"/>
    <w:rsid w:val="00B541A7"/>
    <w:rsid w:val="00B5425D"/>
    <w:rsid w:val="00B54342"/>
    <w:rsid w:val="00B55CFD"/>
    <w:rsid w:val="00B56E14"/>
    <w:rsid w:val="00B574E8"/>
    <w:rsid w:val="00B5755B"/>
    <w:rsid w:val="00B57799"/>
    <w:rsid w:val="00B57990"/>
    <w:rsid w:val="00B60F15"/>
    <w:rsid w:val="00B612AD"/>
    <w:rsid w:val="00B6170F"/>
    <w:rsid w:val="00B63020"/>
    <w:rsid w:val="00B63507"/>
    <w:rsid w:val="00B6404F"/>
    <w:rsid w:val="00B6518C"/>
    <w:rsid w:val="00B65521"/>
    <w:rsid w:val="00B67A6B"/>
    <w:rsid w:val="00B703B3"/>
    <w:rsid w:val="00B70420"/>
    <w:rsid w:val="00B715FE"/>
    <w:rsid w:val="00B718D4"/>
    <w:rsid w:val="00B71E41"/>
    <w:rsid w:val="00B736EF"/>
    <w:rsid w:val="00B74D12"/>
    <w:rsid w:val="00B7552D"/>
    <w:rsid w:val="00B77399"/>
    <w:rsid w:val="00B77AC9"/>
    <w:rsid w:val="00B800A9"/>
    <w:rsid w:val="00B804B6"/>
    <w:rsid w:val="00B829D6"/>
    <w:rsid w:val="00B82A4F"/>
    <w:rsid w:val="00B838DE"/>
    <w:rsid w:val="00B83FE0"/>
    <w:rsid w:val="00B8535D"/>
    <w:rsid w:val="00B86BBE"/>
    <w:rsid w:val="00B87091"/>
    <w:rsid w:val="00B87415"/>
    <w:rsid w:val="00B87BA1"/>
    <w:rsid w:val="00B919AC"/>
    <w:rsid w:val="00B9305D"/>
    <w:rsid w:val="00B94472"/>
    <w:rsid w:val="00B945BB"/>
    <w:rsid w:val="00B948DB"/>
    <w:rsid w:val="00B94A2C"/>
    <w:rsid w:val="00B9581E"/>
    <w:rsid w:val="00B95E73"/>
    <w:rsid w:val="00BA04BA"/>
    <w:rsid w:val="00BA04F6"/>
    <w:rsid w:val="00BA1E46"/>
    <w:rsid w:val="00BA3650"/>
    <w:rsid w:val="00BA4623"/>
    <w:rsid w:val="00BA7288"/>
    <w:rsid w:val="00BB301C"/>
    <w:rsid w:val="00BB4691"/>
    <w:rsid w:val="00BB53DF"/>
    <w:rsid w:val="00BB64C2"/>
    <w:rsid w:val="00BB6948"/>
    <w:rsid w:val="00BC021A"/>
    <w:rsid w:val="00BC0E1C"/>
    <w:rsid w:val="00BC1624"/>
    <w:rsid w:val="00BC1FF2"/>
    <w:rsid w:val="00BC22FD"/>
    <w:rsid w:val="00BC260E"/>
    <w:rsid w:val="00BC2EF5"/>
    <w:rsid w:val="00BC507B"/>
    <w:rsid w:val="00BC5494"/>
    <w:rsid w:val="00BC7489"/>
    <w:rsid w:val="00BD045F"/>
    <w:rsid w:val="00BD0E67"/>
    <w:rsid w:val="00BD1A33"/>
    <w:rsid w:val="00BD1C4D"/>
    <w:rsid w:val="00BD1D64"/>
    <w:rsid w:val="00BD2E7D"/>
    <w:rsid w:val="00BD4054"/>
    <w:rsid w:val="00BD4AFC"/>
    <w:rsid w:val="00BD52EC"/>
    <w:rsid w:val="00BD71A1"/>
    <w:rsid w:val="00BD7472"/>
    <w:rsid w:val="00BD78A2"/>
    <w:rsid w:val="00BE1148"/>
    <w:rsid w:val="00BE42CF"/>
    <w:rsid w:val="00BE67D9"/>
    <w:rsid w:val="00BE70D4"/>
    <w:rsid w:val="00BF1753"/>
    <w:rsid w:val="00BF1DE9"/>
    <w:rsid w:val="00BF30C3"/>
    <w:rsid w:val="00BF32C7"/>
    <w:rsid w:val="00BF390E"/>
    <w:rsid w:val="00BF48E7"/>
    <w:rsid w:val="00BF6E80"/>
    <w:rsid w:val="00BF78E7"/>
    <w:rsid w:val="00C00E19"/>
    <w:rsid w:val="00C01D11"/>
    <w:rsid w:val="00C0290D"/>
    <w:rsid w:val="00C0485A"/>
    <w:rsid w:val="00C05AC2"/>
    <w:rsid w:val="00C05D60"/>
    <w:rsid w:val="00C0678A"/>
    <w:rsid w:val="00C10927"/>
    <w:rsid w:val="00C10A68"/>
    <w:rsid w:val="00C10C8F"/>
    <w:rsid w:val="00C10D7C"/>
    <w:rsid w:val="00C1186B"/>
    <w:rsid w:val="00C11C10"/>
    <w:rsid w:val="00C12287"/>
    <w:rsid w:val="00C12984"/>
    <w:rsid w:val="00C12D18"/>
    <w:rsid w:val="00C131DF"/>
    <w:rsid w:val="00C13AC8"/>
    <w:rsid w:val="00C1404E"/>
    <w:rsid w:val="00C15E49"/>
    <w:rsid w:val="00C161CE"/>
    <w:rsid w:val="00C1645C"/>
    <w:rsid w:val="00C16FD9"/>
    <w:rsid w:val="00C20866"/>
    <w:rsid w:val="00C20940"/>
    <w:rsid w:val="00C20E0B"/>
    <w:rsid w:val="00C2284E"/>
    <w:rsid w:val="00C2393C"/>
    <w:rsid w:val="00C239CF"/>
    <w:rsid w:val="00C23EBC"/>
    <w:rsid w:val="00C249B1"/>
    <w:rsid w:val="00C257B7"/>
    <w:rsid w:val="00C26823"/>
    <w:rsid w:val="00C32856"/>
    <w:rsid w:val="00C33F24"/>
    <w:rsid w:val="00C33F49"/>
    <w:rsid w:val="00C35704"/>
    <w:rsid w:val="00C3595D"/>
    <w:rsid w:val="00C36E08"/>
    <w:rsid w:val="00C375FA"/>
    <w:rsid w:val="00C378D1"/>
    <w:rsid w:val="00C37B3D"/>
    <w:rsid w:val="00C4538C"/>
    <w:rsid w:val="00C467FF"/>
    <w:rsid w:val="00C46F11"/>
    <w:rsid w:val="00C47182"/>
    <w:rsid w:val="00C471D4"/>
    <w:rsid w:val="00C471E5"/>
    <w:rsid w:val="00C47CCA"/>
    <w:rsid w:val="00C51156"/>
    <w:rsid w:val="00C5238E"/>
    <w:rsid w:val="00C52867"/>
    <w:rsid w:val="00C53FF2"/>
    <w:rsid w:val="00C55100"/>
    <w:rsid w:val="00C56C82"/>
    <w:rsid w:val="00C56E97"/>
    <w:rsid w:val="00C57086"/>
    <w:rsid w:val="00C571CC"/>
    <w:rsid w:val="00C574D8"/>
    <w:rsid w:val="00C604B3"/>
    <w:rsid w:val="00C61A5B"/>
    <w:rsid w:val="00C63C64"/>
    <w:rsid w:val="00C6579C"/>
    <w:rsid w:val="00C70178"/>
    <w:rsid w:val="00C70A6A"/>
    <w:rsid w:val="00C71227"/>
    <w:rsid w:val="00C721D1"/>
    <w:rsid w:val="00C7239F"/>
    <w:rsid w:val="00C72794"/>
    <w:rsid w:val="00C728A5"/>
    <w:rsid w:val="00C729BA"/>
    <w:rsid w:val="00C73114"/>
    <w:rsid w:val="00C75651"/>
    <w:rsid w:val="00C76370"/>
    <w:rsid w:val="00C77B5D"/>
    <w:rsid w:val="00C8036D"/>
    <w:rsid w:val="00C809AB"/>
    <w:rsid w:val="00C80F3F"/>
    <w:rsid w:val="00C828C0"/>
    <w:rsid w:val="00C831C6"/>
    <w:rsid w:val="00C83773"/>
    <w:rsid w:val="00C83BD4"/>
    <w:rsid w:val="00C85256"/>
    <w:rsid w:val="00C86488"/>
    <w:rsid w:val="00C8740D"/>
    <w:rsid w:val="00C90404"/>
    <w:rsid w:val="00C90957"/>
    <w:rsid w:val="00C91F37"/>
    <w:rsid w:val="00C92676"/>
    <w:rsid w:val="00C92E4B"/>
    <w:rsid w:val="00C94A1C"/>
    <w:rsid w:val="00C94ABE"/>
    <w:rsid w:val="00C95B76"/>
    <w:rsid w:val="00C97F8E"/>
    <w:rsid w:val="00CA0A10"/>
    <w:rsid w:val="00CA0FD7"/>
    <w:rsid w:val="00CA1D10"/>
    <w:rsid w:val="00CA37CE"/>
    <w:rsid w:val="00CA3B9F"/>
    <w:rsid w:val="00CA401D"/>
    <w:rsid w:val="00CA6DEE"/>
    <w:rsid w:val="00CB0120"/>
    <w:rsid w:val="00CB0645"/>
    <w:rsid w:val="00CB27E7"/>
    <w:rsid w:val="00CB3965"/>
    <w:rsid w:val="00CB581F"/>
    <w:rsid w:val="00CB5D2D"/>
    <w:rsid w:val="00CB5E82"/>
    <w:rsid w:val="00CB633D"/>
    <w:rsid w:val="00CB7816"/>
    <w:rsid w:val="00CB79DA"/>
    <w:rsid w:val="00CB7CB6"/>
    <w:rsid w:val="00CC0447"/>
    <w:rsid w:val="00CC08AB"/>
    <w:rsid w:val="00CC1004"/>
    <w:rsid w:val="00CC186F"/>
    <w:rsid w:val="00CC2EA1"/>
    <w:rsid w:val="00CC4B95"/>
    <w:rsid w:val="00CC5B78"/>
    <w:rsid w:val="00CC5B80"/>
    <w:rsid w:val="00CC7CBC"/>
    <w:rsid w:val="00CD2D2B"/>
    <w:rsid w:val="00CD3E2E"/>
    <w:rsid w:val="00CD45CD"/>
    <w:rsid w:val="00CD479E"/>
    <w:rsid w:val="00CD4A39"/>
    <w:rsid w:val="00CD62B6"/>
    <w:rsid w:val="00CD7A79"/>
    <w:rsid w:val="00CE1354"/>
    <w:rsid w:val="00CE1B4B"/>
    <w:rsid w:val="00CE2B6E"/>
    <w:rsid w:val="00CE2C3C"/>
    <w:rsid w:val="00CE3362"/>
    <w:rsid w:val="00CE33DE"/>
    <w:rsid w:val="00CE6AAD"/>
    <w:rsid w:val="00CE727B"/>
    <w:rsid w:val="00CE7C04"/>
    <w:rsid w:val="00CE7C17"/>
    <w:rsid w:val="00CF0505"/>
    <w:rsid w:val="00CF0F73"/>
    <w:rsid w:val="00CF1B7B"/>
    <w:rsid w:val="00CF22D3"/>
    <w:rsid w:val="00CF2CA7"/>
    <w:rsid w:val="00CF5DD9"/>
    <w:rsid w:val="00CF5DE4"/>
    <w:rsid w:val="00CF6478"/>
    <w:rsid w:val="00CF6A95"/>
    <w:rsid w:val="00CF6CB9"/>
    <w:rsid w:val="00CF7164"/>
    <w:rsid w:val="00CF7196"/>
    <w:rsid w:val="00CF76BE"/>
    <w:rsid w:val="00CF7CFC"/>
    <w:rsid w:val="00D005D8"/>
    <w:rsid w:val="00D00C65"/>
    <w:rsid w:val="00D018CA"/>
    <w:rsid w:val="00D020E1"/>
    <w:rsid w:val="00D02AEA"/>
    <w:rsid w:val="00D03BAE"/>
    <w:rsid w:val="00D0432B"/>
    <w:rsid w:val="00D05B64"/>
    <w:rsid w:val="00D05E4E"/>
    <w:rsid w:val="00D062CC"/>
    <w:rsid w:val="00D06391"/>
    <w:rsid w:val="00D0662E"/>
    <w:rsid w:val="00D10794"/>
    <w:rsid w:val="00D10AD7"/>
    <w:rsid w:val="00D11189"/>
    <w:rsid w:val="00D1280E"/>
    <w:rsid w:val="00D13070"/>
    <w:rsid w:val="00D13ACF"/>
    <w:rsid w:val="00D141AB"/>
    <w:rsid w:val="00D14FE0"/>
    <w:rsid w:val="00D15523"/>
    <w:rsid w:val="00D1556A"/>
    <w:rsid w:val="00D15CFE"/>
    <w:rsid w:val="00D16582"/>
    <w:rsid w:val="00D16632"/>
    <w:rsid w:val="00D16F30"/>
    <w:rsid w:val="00D17184"/>
    <w:rsid w:val="00D172D4"/>
    <w:rsid w:val="00D17D98"/>
    <w:rsid w:val="00D21FA9"/>
    <w:rsid w:val="00D230D7"/>
    <w:rsid w:val="00D23A50"/>
    <w:rsid w:val="00D24A05"/>
    <w:rsid w:val="00D25608"/>
    <w:rsid w:val="00D26796"/>
    <w:rsid w:val="00D32158"/>
    <w:rsid w:val="00D32704"/>
    <w:rsid w:val="00D32953"/>
    <w:rsid w:val="00D33993"/>
    <w:rsid w:val="00D33B3D"/>
    <w:rsid w:val="00D34110"/>
    <w:rsid w:val="00D35326"/>
    <w:rsid w:val="00D3563D"/>
    <w:rsid w:val="00D35A99"/>
    <w:rsid w:val="00D35D35"/>
    <w:rsid w:val="00D36CCF"/>
    <w:rsid w:val="00D37128"/>
    <w:rsid w:val="00D37626"/>
    <w:rsid w:val="00D41887"/>
    <w:rsid w:val="00D41EAF"/>
    <w:rsid w:val="00D425D9"/>
    <w:rsid w:val="00D42771"/>
    <w:rsid w:val="00D431BA"/>
    <w:rsid w:val="00D466D7"/>
    <w:rsid w:val="00D47978"/>
    <w:rsid w:val="00D47D42"/>
    <w:rsid w:val="00D47F7B"/>
    <w:rsid w:val="00D513F9"/>
    <w:rsid w:val="00D51683"/>
    <w:rsid w:val="00D51A52"/>
    <w:rsid w:val="00D54773"/>
    <w:rsid w:val="00D57910"/>
    <w:rsid w:val="00D57EEE"/>
    <w:rsid w:val="00D61846"/>
    <w:rsid w:val="00D62E90"/>
    <w:rsid w:val="00D63A2B"/>
    <w:rsid w:val="00D6478A"/>
    <w:rsid w:val="00D652CA"/>
    <w:rsid w:val="00D65A70"/>
    <w:rsid w:val="00D65BF5"/>
    <w:rsid w:val="00D66A07"/>
    <w:rsid w:val="00D66E65"/>
    <w:rsid w:val="00D71054"/>
    <w:rsid w:val="00D72E82"/>
    <w:rsid w:val="00D7320A"/>
    <w:rsid w:val="00D748FE"/>
    <w:rsid w:val="00D74AF7"/>
    <w:rsid w:val="00D752F1"/>
    <w:rsid w:val="00D76B4D"/>
    <w:rsid w:val="00D772F1"/>
    <w:rsid w:val="00D77747"/>
    <w:rsid w:val="00D81845"/>
    <w:rsid w:val="00D84094"/>
    <w:rsid w:val="00D84151"/>
    <w:rsid w:val="00D842B7"/>
    <w:rsid w:val="00D85A62"/>
    <w:rsid w:val="00D8668B"/>
    <w:rsid w:val="00D87092"/>
    <w:rsid w:val="00D87C14"/>
    <w:rsid w:val="00D90B02"/>
    <w:rsid w:val="00D93CA7"/>
    <w:rsid w:val="00D93EFF"/>
    <w:rsid w:val="00D9572B"/>
    <w:rsid w:val="00D95FB4"/>
    <w:rsid w:val="00D9717E"/>
    <w:rsid w:val="00D97864"/>
    <w:rsid w:val="00D97870"/>
    <w:rsid w:val="00DA0256"/>
    <w:rsid w:val="00DA1ED7"/>
    <w:rsid w:val="00DA2A80"/>
    <w:rsid w:val="00DA34FB"/>
    <w:rsid w:val="00DA3F52"/>
    <w:rsid w:val="00DA4103"/>
    <w:rsid w:val="00DA59F5"/>
    <w:rsid w:val="00DA5B67"/>
    <w:rsid w:val="00DA6B81"/>
    <w:rsid w:val="00DA7599"/>
    <w:rsid w:val="00DB3680"/>
    <w:rsid w:val="00DB49D2"/>
    <w:rsid w:val="00DB7A4D"/>
    <w:rsid w:val="00DC038A"/>
    <w:rsid w:val="00DC0686"/>
    <w:rsid w:val="00DC0D18"/>
    <w:rsid w:val="00DC17E1"/>
    <w:rsid w:val="00DC19DB"/>
    <w:rsid w:val="00DC4666"/>
    <w:rsid w:val="00DC50E0"/>
    <w:rsid w:val="00DC6833"/>
    <w:rsid w:val="00DC7795"/>
    <w:rsid w:val="00DC7C2F"/>
    <w:rsid w:val="00DD0742"/>
    <w:rsid w:val="00DD0FB7"/>
    <w:rsid w:val="00DD15B1"/>
    <w:rsid w:val="00DD204A"/>
    <w:rsid w:val="00DD21CE"/>
    <w:rsid w:val="00DD262A"/>
    <w:rsid w:val="00DD2BE2"/>
    <w:rsid w:val="00DD2F6E"/>
    <w:rsid w:val="00DD309C"/>
    <w:rsid w:val="00DD3920"/>
    <w:rsid w:val="00DD3B8C"/>
    <w:rsid w:val="00DD43B2"/>
    <w:rsid w:val="00DD50AE"/>
    <w:rsid w:val="00DD52C7"/>
    <w:rsid w:val="00DD62A2"/>
    <w:rsid w:val="00DD64F5"/>
    <w:rsid w:val="00DD76B6"/>
    <w:rsid w:val="00DD7791"/>
    <w:rsid w:val="00DE2684"/>
    <w:rsid w:val="00DE552A"/>
    <w:rsid w:val="00DE7D74"/>
    <w:rsid w:val="00DF028B"/>
    <w:rsid w:val="00DF15F8"/>
    <w:rsid w:val="00DF19A2"/>
    <w:rsid w:val="00DF1AD7"/>
    <w:rsid w:val="00DF2AD7"/>
    <w:rsid w:val="00DF30FE"/>
    <w:rsid w:val="00DF38F7"/>
    <w:rsid w:val="00DF5317"/>
    <w:rsid w:val="00DF602C"/>
    <w:rsid w:val="00DF6A64"/>
    <w:rsid w:val="00DF7331"/>
    <w:rsid w:val="00E019E5"/>
    <w:rsid w:val="00E01FC4"/>
    <w:rsid w:val="00E050F0"/>
    <w:rsid w:val="00E055FA"/>
    <w:rsid w:val="00E068E2"/>
    <w:rsid w:val="00E07421"/>
    <w:rsid w:val="00E1161F"/>
    <w:rsid w:val="00E11F93"/>
    <w:rsid w:val="00E15112"/>
    <w:rsid w:val="00E17E63"/>
    <w:rsid w:val="00E20FB5"/>
    <w:rsid w:val="00E2181C"/>
    <w:rsid w:val="00E22884"/>
    <w:rsid w:val="00E22B65"/>
    <w:rsid w:val="00E22DB8"/>
    <w:rsid w:val="00E25781"/>
    <w:rsid w:val="00E261E8"/>
    <w:rsid w:val="00E2797B"/>
    <w:rsid w:val="00E309A0"/>
    <w:rsid w:val="00E320FF"/>
    <w:rsid w:val="00E32744"/>
    <w:rsid w:val="00E37BF8"/>
    <w:rsid w:val="00E37F8F"/>
    <w:rsid w:val="00E401B6"/>
    <w:rsid w:val="00E4060D"/>
    <w:rsid w:val="00E40CE9"/>
    <w:rsid w:val="00E41687"/>
    <w:rsid w:val="00E41903"/>
    <w:rsid w:val="00E41B7D"/>
    <w:rsid w:val="00E42D15"/>
    <w:rsid w:val="00E444B0"/>
    <w:rsid w:val="00E4476C"/>
    <w:rsid w:val="00E45122"/>
    <w:rsid w:val="00E45382"/>
    <w:rsid w:val="00E4657C"/>
    <w:rsid w:val="00E46A7A"/>
    <w:rsid w:val="00E47D86"/>
    <w:rsid w:val="00E50833"/>
    <w:rsid w:val="00E513BC"/>
    <w:rsid w:val="00E55855"/>
    <w:rsid w:val="00E55A7B"/>
    <w:rsid w:val="00E577D4"/>
    <w:rsid w:val="00E6300A"/>
    <w:rsid w:val="00E63766"/>
    <w:rsid w:val="00E64F8F"/>
    <w:rsid w:val="00E67B09"/>
    <w:rsid w:val="00E67F88"/>
    <w:rsid w:val="00E7027D"/>
    <w:rsid w:val="00E70FA1"/>
    <w:rsid w:val="00E72D86"/>
    <w:rsid w:val="00E74EFB"/>
    <w:rsid w:val="00E75D6A"/>
    <w:rsid w:val="00E76013"/>
    <w:rsid w:val="00E76245"/>
    <w:rsid w:val="00E7683C"/>
    <w:rsid w:val="00E773B5"/>
    <w:rsid w:val="00E77B8B"/>
    <w:rsid w:val="00E81539"/>
    <w:rsid w:val="00E81A3F"/>
    <w:rsid w:val="00E81D92"/>
    <w:rsid w:val="00E821B9"/>
    <w:rsid w:val="00E82292"/>
    <w:rsid w:val="00E830B9"/>
    <w:rsid w:val="00E84DAA"/>
    <w:rsid w:val="00E85708"/>
    <w:rsid w:val="00E8633C"/>
    <w:rsid w:val="00E8646E"/>
    <w:rsid w:val="00E86F5D"/>
    <w:rsid w:val="00E912AC"/>
    <w:rsid w:val="00E920B1"/>
    <w:rsid w:val="00E927CA"/>
    <w:rsid w:val="00E936F4"/>
    <w:rsid w:val="00E96F29"/>
    <w:rsid w:val="00E975D8"/>
    <w:rsid w:val="00EA0DCB"/>
    <w:rsid w:val="00EA0F0A"/>
    <w:rsid w:val="00EA15A8"/>
    <w:rsid w:val="00EA1A3A"/>
    <w:rsid w:val="00EA27BE"/>
    <w:rsid w:val="00EA4001"/>
    <w:rsid w:val="00EA4717"/>
    <w:rsid w:val="00EA5B56"/>
    <w:rsid w:val="00EA5E66"/>
    <w:rsid w:val="00EA5FC7"/>
    <w:rsid w:val="00EA6825"/>
    <w:rsid w:val="00EA6B78"/>
    <w:rsid w:val="00EA76AE"/>
    <w:rsid w:val="00EB0094"/>
    <w:rsid w:val="00EB2328"/>
    <w:rsid w:val="00EB3E32"/>
    <w:rsid w:val="00EB4A23"/>
    <w:rsid w:val="00EB5729"/>
    <w:rsid w:val="00EB5B8C"/>
    <w:rsid w:val="00EB7608"/>
    <w:rsid w:val="00EB7EE4"/>
    <w:rsid w:val="00EC0286"/>
    <w:rsid w:val="00EC0E08"/>
    <w:rsid w:val="00EC1085"/>
    <w:rsid w:val="00EC27BD"/>
    <w:rsid w:val="00EC3ADA"/>
    <w:rsid w:val="00EC3FA5"/>
    <w:rsid w:val="00EC473D"/>
    <w:rsid w:val="00EC53B4"/>
    <w:rsid w:val="00EC5F2B"/>
    <w:rsid w:val="00ED2105"/>
    <w:rsid w:val="00ED422D"/>
    <w:rsid w:val="00ED59A3"/>
    <w:rsid w:val="00ED67F4"/>
    <w:rsid w:val="00ED7C6C"/>
    <w:rsid w:val="00EE01A8"/>
    <w:rsid w:val="00EE14A1"/>
    <w:rsid w:val="00EE231A"/>
    <w:rsid w:val="00EE25DF"/>
    <w:rsid w:val="00EE2803"/>
    <w:rsid w:val="00EE5702"/>
    <w:rsid w:val="00EE6129"/>
    <w:rsid w:val="00EE64CD"/>
    <w:rsid w:val="00EE65CB"/>
    <w:rsid w:val="00EE7791"/>
    <w:rsid w:val="00EE7868"/>
    <w:rsid w:val="00EE7CAE"/>
    <w:rsid w:val="00EF0414"/>
    <w:rsid w:val="00EF2A70"/>
    <w:rsid w:val="00EF2EE2"/>
    <w:rsid w:val="00EF3482"/>
    <w:rsid w:val="00EF50DE"/>
    <w:rsid w:val="00EF5633"/>
    <w:rsid w:val="00EF575F"/>
    <w:rsid w:val="00EF5EF1"/>
    <w:rsid w:val="00EF7969"/>
    <w:rsid w:val="00F0034E"/>
    <w:rsid w:val="00F0094A"/>
    <w:rsid w:val="00F0170A"/>
    <w:rsid w:val="00F0173D"/>
    <w:rsid w:val="00F0175F"/>
    <w:rsid w:val="00F024C2"/>
    <w:rsid w:val="00F04388"/>
    <w:rsid w:val="00F05635"/>
    <w:rsid w:val="00F06993"/>
    <w:rsid w:val="00F07E30"/>
    <w:rsid w:val="00F1011F"/>
    <w:rsid w:val="00F1077E"/>
    <w:rsid w:val="00F129BC"/>
    <w:rsid w:val="00F148C7"/>
    <w:rsid w:val="00F156E1"/>
    <w:rsid w:val="00F15A87"/>
    <w:rsid w:val="00F15E30"/>
    <w:rsid w:val="00F16035"/>
    <w:rsid w:val="00F169EE"/>
    <w:rsid w:val="00F16F2A"/>
    <w:rsid w:val="00F1785A"/>
    <w:rsid w:val="00F20B43"/>
    <w:rsid w:val="00F226EF"/>
    <w:rsid w:val="00F2294F"/>
    <w:rsid w:val="00F2427D"/>
    <w:rsid w:val="00F24AD8"/>
    <w:rsid w:val="00F24CDB"/>
    <w:rsid w:val="00F24E75"/>
    <w:rsid w:val="00F251D9"/>
    <w:rsid w:val="00F256E3"/>
    <w:rsid w:val="00F26099"/>
    <w:rsid w:val="00F30A42"/>
    <w:rsid w:val="00F312CD"/>
    <w:rsid w:val="00F33642"/>
    <w:rsid w:val="00F33852"/>
    <w:rsid w:val="00F358AC"/>
    <w:rsid w:val="00F37888"/>
    <w:rsid w:val="00F4004E"/>
    <w:rsid w:val="00F40B01"/>
    <w:rsid w:val="00F40EBA"/>
    <w:rsid w:val="00F4157A"/>
    <w:rsid w:val="00F436F7"/>
    <w:rsid w:val="00F472AE"/>
    <w:rsid w:val="00F47F97"/>
    <w:rsid w:val="00F5044B"/>
    <w:rsid w:val="00F508BB"/>
    <w:rsid w:val="00F50F3E"/>
    <w:rsid w:val="00F521D3"/>
    <w:rsid w:val="00F52756"/>
    <w:rsid w:val="00F52E93"/>
    <w:rsid w:val="00F53088"/>
    <w:rsid w:val="00F533FB"/>
    <w:rsid w:val="00F5494C"/>
    <w:rsid w:val="00F54CB3"/>
    <w:rsid w:val="00F552C0"/>
    <w:rsid w:val="00F5568B"/>
    <w:rsid w:val="00F56BF9"/>
    <w:rsid w:val="00F56F84"/>
    <w:rsid w:val="00F63A19"/>
    <w:rsid w:val="00F64835"/>
    <w:rsid w:val="00F667F0"/>
    <w:rsid w:val="00F66EB9"/>
    <w:rsid w:val="00F67E8E"/>
    <w:rsid w:val="00F7032E"/>
    <w:rsid w:val="00F719EC"/>
    <w:rsid w:val="00F72CFE"/>
    <w:rsid w:val="00F74AA9"/>
    <w:rsid w:val="00F74CF3"/>
    <w:rsid w:val="00F75254"/>
    <w:rsid w:val="00F76340"/>
    <w:rsid w:val="00F772E5"/>
    <w:rsid w:val="00F775CE"/>
    <w:rsid w:val="00F81B37"/>
    <w:rsid w:val="00F81D16"/>
    <w:rsid w:val="00F8307E"/>
    <w:rsid w:val="00F83CBD"/>
    <w:rsid w:val="00F83F9F"/>
    <w:rsid w:val="00F85A3D"/>
    <w:rsid w:val="00F87C5C"/>
    <w:rsid w:val="00F87D2E"/>
    <w:rsid w:val="00F921D6"/>
    <w:rsid w:val="00F92D52"/>
    <w:rsid w:val="00F92E6A"/>
    <w:rsid w:val="00F958A8"/>
    <w:rsid w:val="00F96393"/>
    <w:rsid w:val="00F9754A"/>
    <w:rsid w:val="00FA02B4"/>
    <w:rsid w:val="00FA0CEC"/>
    <w:rsid w:val="00FA1A35"/>
    <w:rsid w:val="00FA1C47"/>
    <w:rsid w:val="00FA2187"/>
    <w:rsid w:val="00FA2640"/>
    <w:rsid w:val="00FA624B"/>
    <w:rsid w:val="00FA6DBD"/>
    <w:rsid w:val="00FA6FC8"/>
    <w:rsid w:val="00FA7BFD"/>
    <w:rsid w:val="00FB07B3"/>
    <w:rsid w:val="00FB0B1C"/>
    <w:rsid w:val="00FB0D4F"/>
    <w:rsid w:val="00FB1600"/>
    <w:rsid w:val="00FB251E"/>
    <w:rsid w:val="00FB32F8"/>
    <w:rsid w:val="00FB40D1"/>
    <w:rsid w:val="00FB6677"/>
    <w:rsid w:val="00FB705C"/>
    <w:rsid w:val="00FC1FFE"/>
    <w:rsid w:val="00FC249E"/>
    <w:rsid w:val="00FC2802"/>
    <w:rsid w:val="00FC3E71"/>
    <w:rsid w:val="00FC3F48"/>
    <w:rsid w:val="00FC4156"/>
    <w:rsid w:val="00FC4C74"/>
    <w:rsid w:val="00FC6D57"/>
    <w:rsid w:val="00FC7B7A"/>
    <w:rsid w:val="00FD021A"/>
    <w:rsid w:val="00FD276E"/>
    <w:rsid w:val="00FD365A"/>
    <w:rsid w:val="00FD3791"/>
    <w:rsid w:val="00FD592B"/>
    <w:rsid w:val="00FD71E4"/>
    <w:rsid w:val="00FD7707"/>
    <w:rsid w:val="00FE02E8"/>
    <w:rsid w:val="00FE07B9"/>
    <w:rsid w:val="00FE12B8"/>
    <w:rsid w:val="00FE1927"/>
    <w:rsid w:val="00FE255B"/>
    <w:rsid w:val="00FE2D5E"/>
    <w:rsid w:val="00FE33B6"/>
    <w:rsid w:val="00FE3A37"/>
    <w:rsid w:val="00FE3CD7"/>
    <w:rsid w:val="00FE48B3"/>
    <w:rsid w:val="00FE4D4F"/>
    <w:rsid w:val="00FE50FA"/>
    <w:rsid w:val="00FE67D5"/>
    <w:rsid w:val="00FE7102"/>
    <w:rsid w:val="00FE7995"/>
    <w:rsid w:val="00FF19FA"/>
    <w:rsid w:val="00FF2059"/>
    <w:rsid w:val="00FF2B82"/>
    <w:rsid w:val="00FF2D33"/>
    <w:rsid w:val="00FF4A31"/>
    <w:rsid w:val="00FF4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4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03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5B2E03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link w:val="20"/>
    <w:qFormat/>
    <w:rsid w:val="005B2E03"/>
    <w:pPr>
      <w:keepNext/>
      <w:spacing w:before="240" w:after="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5B2E03"/>
    <w:pPr>
      <w:keepNext/>
      <w:spacing w:before="240" w:after="60"/>
      <w:outlineLvl w:val="2"/>
    </w:pPr>
    <w:rPr>
      <w:sz w:val="24"/>
    </w:rPr>
  </w:style>
  <w:style w:type="paragraph" w:styleId="4">
    <w:name w:val="heading 4"/>
    <w:basedOn w:val="a"/>
    <w:next w:val="a"/>
    <w:qFormat/>
    <w:rsid w:val="005B2E03"/>
    <w:pPr>
      <w:keepNext/>
      <w:jc w:val="center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5B2E03"/>
    <w:pPr>
      <w:keepNext/>
      <w:ind w:firstLine="0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5B2E03"/>
    <w:pPr>
      <w:keepNext/>
      <w:ind w:firstLine="0"/>
      <w:jc w:val="left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5B2E03"/>
    <w:pPr>
      <w:ind w:firstLine="0"/>
      <w:jc w:val="left"/>
    </w:pPr>
    <w:rPr>
      <w:sz w:val="24"/>
    </w:rPr>
  </w:style>
  <w:style w:type="character" w:styleId="a4">
    <w:name w:val="footnote reference"/>
    <w:semiHidden/>
    <w:rsid w:val="005B2E03"/>
    <w:rPr>
      <w:rFonts w:ascii="Times New Roman" w:hAnsi="Times New Roman"/>
      <w:i/>
      <w:sz w:val="24"/>
      <w:vertAlign w:val="baseline"/>
    </w:rPr>
  </w:style>
  <w:style w:type="paragraph" w:styleId="a5">
    <w:name w:val="footnote text"/>
    <w:basedOn w:val="a"/>
    <w:link w:val="a6"/>
    <w:semiHidden/>
    <w:rsid w:val="005B2E03"/>
    <w:rPr>
      <w:rFonts w:ascii="Times New Roman" w:hAnsi="Times New Roman"/>
      <w:i/>
      <w:sz w:val="24"/>
    </w:rPr>
  </w:style>
  <w:style w:type="paragraph" w:styleId="21">
    <w:name w:val="Body Text Indent 2"/>
    <w:basedOn w:val="a"/>
    <w:link w:val="22"/>
    <w:rsid w:val="005B2E03"/>
  </w:style>
  <w:style w:type="paragraph" w:styleId="30">
    <w:name w:val="Body Text Indent 3"/>
    <w:basedOn w:val="a"/>
    <w:link w:val="31"/>
    <w:rsid w:val="005B2E03"/>
  </w:style>
  <w:style w:type="paragraph" w:styleId="a7">
    <w:name w:val="Normal (Web)"/>
    <w:basedOn w:val="a"/>
    <w:rsid w:val="005B2E03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styleId="a8">
    <w:name w:val="List Bullet"/>
    <w:basedOn w:val="a"/>
    <w:rsid w:val="005B2E03"/>
    <w:pPr>
      <w:tabs>
        <w:tab w:val="num" w:pos="360"/>
      </w:tabs>
      <w:ind w:left="360" w:hanging="360"/>
    </w:pPr>
  </w:style>
  <w:style w:type="paragraph" w:styleId="23">
    <w:name w:val="List Bullet 2"/>
    <w:basedOn w:val="a"/>
    <w:rsid w:val="005B2E03"/>
    <w:pPr>
      <w:tabs>
        <w:tab w:val="num" w:pos="643"/>
      </w:tabs>
      <w:ind w:left="643" w:hanging="360"/>
    </w:pPr>
  </w:style>
  <w:style w:type="paragraph" w:styleId="32">
    <w:name w:val="List Bullet 3"/>
    <w:basedOn w:val="a"/>
    <w:rsid w:val="005B2E03"/>
    <w:pPr>
      <w:tabs>
        <w:tab w:val="num" w:pos="926"/>
      </w:tabs>
      <w:ind w:left="926" w:hanging="360"/>
    </w:pPr>
  </w:style>
  <w:style w:type="paragraph" w:styleId="40">
    <w:name w:val="List Bullet 4"/>
    <w:basedOn w:val="a"/>
    <w:rsid w:val="005B2E03"/>
    <w:pPr>
      <w:tabs>
        <w:tab w:val="num" w:pos="1209"/>
      </w:tabs>
      <w:ind w:left="1209" w:hanging="360"/>
    </w:pPr>
  </w:style>
  <w:style w:type="paragraph" w:styleId="51">
    <w:name w:val="List Bullet 5"/>
    <w:basedOn w:val="a"/>
    <w:rsid w:val="005B2E03"/>
    <w:pPr>
      <w:tabs>
        <w:tab w:val="num" w:pos="1492"/>
      </w:tabs>
      <w:ind w:left="1492" w:hanging="360"/>
    </w:pPr>
  </w:style>
  <w:style w:type="paragraph" w:styleId="a9">
    <w:name w:val="List Number"/>
    <w:basedOn w:val="a"/>
    <w:rsid w:val="005B2E03"/>
    <w:pPr>
      <w:tabs>
        <w:tab w:val="num" w:pos="360"/>
      </w:tabs>
      <w:ind w:left="360" w:hanging="360"/>
    </w:pPr>
  </w:style>
  <w:style w:type="paragraph" w:styleId="24">
    <w:name w:val="List Number 2"/>
    <w:basedOn w:val="a"/>
    <w:rsid w:val="005B2E03"/>
    <w:pPr>
      <w:tabs>
        <w:tab w:val="num" w:pos="643"/>
      </w:tabs>
      <w:ind w:left="643" w:hanging="360"/>
    </w:pPr>
  </w:style>
  <w:style w:type="paragraph" w:styleId="33">
    <w:name w:val="List Number 3"/>
    <w:basedOn w:val="a"/>
    <w:rsid w:val="005B2E03"/>
    <w:pPr>
      <w:tabs>
        <w:tab w:val="num" w:pos="926"/>
      </w:tabs>
      <w:ind w:left="926" w:hanging="360"/>
    </w:pPr>
  </w:style>
  <w:style w:type="paragraph" w:styleId="41">
    <w:name w:val="List Number 4"/>
    <w:basedOn w:val="a"/>
    <w:rsid w:val="005B2E03"/>
    <w:pPr>
      <w:tabs>
        <w:tab w:val="num" w:pos="1209"/>
      </w:tabs>
      <w:ind w:left="1209" w:hanging="360"/>
    </w:pPr>
  </w:style>
  <w:style w:type="paragraph" w:styleId="52">
    <w:name w:val="List Number 5"/>
    <w:basedOn w:val="a"/>
    <w:rsid w:val="005B2E03"/>
    <w:pPr>
      <w:tabs>
        <w:tab w:val="num" w:pos="1492"/>
      </w:tabs>
      <w:ind w:left="1492" w:hanging="360"/>
    </w:pPr>
  </w:style>
  <w:style w:type="table" w:styleId="aa">
    <w:name w:val="Table Grid"/>
    <w:basedOn w:val="a1"/>
    <w:rsid w:val="0013705B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endnote text"/>
    <w:basedOn w:val="a"/>
    <w:semiHidden/>
    <w:rsid w:val="00E975D8"/>
    <w:rPr>
      <w:sz w:val="20"/>
    </w:rPr>
  </w:style>
  <w:style w:type="character" w:styleId="ac">
    <w:name w:val="endnote reference"/>
    <w:semiHidden/>
    <w:rsid w:val="00E975D8"/>
    <w:rPr>
      <w:vertAlign w:val="superscript"/>
    </w:rPr>
  </w:style>
  <w:style w:type="character" w:customStyle="1" w:styleId="20">
    <w:name w:val="Заголовок 2 Знак"/>
    <w:link w:val="2"/>
    <w:rsid w:val="00BD71A1"/>
    <w:rPr>
      <w:rFonts w:ascii="Arial" w:hAnsi="Arial"/>
      <w:b/>
      <w:sz w:val="32"/>
    </w:rPr>
  </w:style>
  <w:style w:type="character" w:customStyle="1" w:styleId="22">
    <w:name w:val="Основной текст с отступом 2 Знак"/>
    <w:link w:val="21"/>
    <w:rsid w:val="00BD71A1"/>
    <w:rPr>
      <w:rFonts w:ascii="Arial" w:hAnsi="Arial"/>
      <w:sz w:val="28"/>
    </w:rPr>
  </w:style>
  <w:style w:type="paragraph" w:styleId="ad">
    <w:name w:val="header"/>
    <w:basedOn w:val="a"/>
    <w:link w:val="ae"/>
    <w:rsid w:val="0070496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704968"/>
    <w:rPr>
      <w:rFonts w:ascii="Arial" w:hAnsi="Arial"/>
      <w:sz w:val="28"/>
    </w:rPr>
  </w:style>
  <w:style w:type="paragraph" w:styleId="af">
    <w:name w:val="footer"/>
    <w:basedOn w:val="a"/>
    <w:link w:val="af0"/>
    <w:rsid w:val="0070496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704968"/>
    <w:rPr>
      <w:rFonts w:ascii="Arial" w:hAnsi="Arial"/>
      <w:sz w:val="28"/>
    </w:rPr>
  </w:style>
  <w:style w:type="character" w:customStyle="1" w:styleId="60">
    <w:name w:val="Заголовок 6 Знак"/>
    <w:link w:val="6"/>
    <w:rsid w:val="00995ED8"/>
    <w:rPr>
      <w:rFonts w:ascii="Arial" w:hAnsi="Arial"/>
      <w:b/>
      <w:bCs/>
      <w:sz w:val="28"/>
    </w:rPr>
  </w:style>
  <w:style w:type="character" w:customStyle="1" w:styleId="50">
    <w:name w:val="Заголовок 5 Знак"/>
    <w:link w:val="5"/>
    <w:rsid w:val="006B1CC9"/>
    <w:rPr>
      <w:rFonts w:ascii="Arial" w:hAnsi="Arial"/>
      <w:b/>
      <w:sz w:val="28"/>
    </w:rPr>
  </w:style>
  <w:style w:type="character" w:customStyle="1" w:styleId="31">
    <w:name w:val="Основной текст с отступом 3 Знак"/>
    <w:link w:val="30"/>
    <w:rsid w:val="006B1CC9"/>
    <w:rPr>
      <w:rFonts w:ascii="Arial" w:hAnsi="Arial"/>
      <w:sz w:val="28"/>
    </w:rPr>
  </w:style>
  <w:style w:type="character" w:customStyle="1" w:styleId="a6">
    <w:name w:val="Текст сноски Знак"/>
    <w:link w:val="a5"/>
    <w:semiHidden/>
    <w:rsid w:val="001E307D"/>
    <w:rPr>
      <w:i/>
      <w:sz w:val="24"/>
    </w:rPr>
  </w:style>
  <w:style w:type="paragraph" w:styleId="af1">
    <w:name w:val="Balloon Text"/>
    <w:basedOn w:val="a"/>
    <w:link w:val="af2"/>
    <w:semiHidden/>
    <w:unhideWhenUsed/>
    <w:rsid w:val="0006634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066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tod.STAT\Application%20Data\Microsoft\&#1064;&#1072;&#1073;&#1083;&#1086;&#1085;&#1099;\&#1044;&#1086;&#1082;&#1083;&#1072;&#107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33803-3EA7-497D-8F2E-F4488788D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Доклад</Template>
  <TotalTime>2676</TotalTime>
  <Pages>2</Pages>
  <Words>454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Инвестиции и строительство</vt:lpstr>
    </vt:vector>
  </TitlesOfParts>
  <Company>Комитет статистики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Инвестиции и строительство</dc:title>
  <dc:creator>1</dc:creator>
  <cp:lastModifiedBy>Резниченко Ольга Георгиевна</cp:lastModifiedBy>
  <cp:revision>361</cp:revision>
  <cp:lastPrinted>2024-06-26T23:50:00Z</cp:lastPrinted>
  <dcterms:created xsi:type="dcterms:W3CDTF">2021-02-15T23:02:00Z</dcterms:created>
  <dcterms:modified xsi:type="dcterms:W3CDTF">2024-06-27T04:05:00Z</dcterms:modified>
</cp:coreProperties>
</file>